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E6562" w14:textId="77777777" w:rsidR="006A6294" w:rsidRPr="006A6294" w:rsidRDefault="006A6294" w:rsidP="006A6294">
      <w:pPr>
        <w:pStyle w:val="Heading2"/>
        <w:rPr>
          <w:sz w:val="52"/>
          <w:szCs w:val="32"/>
        </w:rPr>
      </w:pPr>
      <w:bookmarkStart w:id="0" w:name="_Toc442638992"/>
      <w:bookmarkStart w:id="1" w:name="_Toc435777747"/>
      <w:r w:rsidRPr="006A6294">
        <w:rPr>
          <w:sz w:val="52"/>
          <w:szCs w:val="32"/>
        </w:rPr>
        <w:t>Delegate Booklet</w:t>
      </w:r>
    </w:p>
    <w:p w14:paraId="18DFDDA1" w14:textId="4E54F33E" w:rsidR="006A6294" w:rsidRDefault="006A6294" w:rsidP="00826020">
      <w:pPr>
        <w:pStyle w:val="NoSpacing"/>
        <w:rPr>
          <w:sz w:val="52"/>
          <w:szCs w:val="52"/>
        </w:rPr>
      </w:pPr>
      <w:r w:rsidRPr="006A6294">
        <w:rPr>
          <w:sz w:val="52"/>
          <w:szCs w:val="52"/>
        </w:rPr>
        <w:t xml:space="preserve">Course Title: </w:t>
      </w:r>
      <w:r w:rsidR="0043391E" w:rsidRPr="0043391E">
        <w:rPr>
          <w:sz w:val="52"/>
          <w:szCs w:val="52"/>
        </w:rPr>
        <w:t xml:space="preserve">Enhancing Teaching through </w:t>
      </w:r>
      <w:r w:rsidR="002D6FC5">
        <w:rPr>
          <w:sz w:val="52"/>
          <w:szCs w:val="52"/>
        </w:rPr>
        <w:t xml:space="preserve">Mastering Marking in International GCSE </w:t>
      </w:r>
      <w:proofErr w:type="gramStart"/>
      <w:r w:rsidR="002D6FC5">
        <w:rPr>
          <w:sz w:val="52"/>
          <w:szCs w:val="52"/>
        </w:rPr>
        <w:t>mathematics</w:t>
      </w:r>
      <w:proofErr w:type="gramEnd"/>
      <w:r w:rsidR="002D6FC5">
        <w:rPr>
          <w:sz w:val="52"/>
          <w:szCs w:val="52"/>
        </w:rPr>
        <w:t xml:space="preserve"> </w:t>
      </w:r>
    </w:p>
    <w:p w14:paraId="416D9253" w14:textId="23935857" w:rsidR="00826020" w:rsidRDefault="00826020" w:rsidP="00826020">
      <w:pPr>
        <w:pStyle w:val="NoSpacing"/>
        <w:rPr>
          <w:sz w:val="52"/>
          <w:szCs w:val="52"/>
        </w:rPr>
      </w:pPr>
    </w:p>
    <w:p w14:paraId="66B0D872" w14:textId="77777777" w:rsidR="00826020" w:rsidRPr="006A6294" w:rsidRDefault="00826020" w:rsidP="00826020">
      <w:pPr>
        <w:pStyle w:val="NoSpacing"/>
        <w:rPr>
          <w:sz w:val="52"/>
          <w:szCs w:val="52"/>
        </w:rPr>
      </w:pPr>
    </w:p>
    <w:p w14:paraId="458722FF" w14:textId="77777777" w:rsidR="006A6294" w:rsidRDefault="006A6294" w:rsidP="006A6294">
      <w:pPr>
        <w:pStyle w:val="NoSpacing"/>
      </w:pPr>
    </w:p>
    <w:p w14:paraId="4B3F707B" w14:textId="473250D0" w:rsidR="006A6294" w:rsidRDefault="006A6294" w:rsidP="006A6294">
      <w:pPr>
        <w:pStyle w:val="NoSpacing"/>
      </w:pPr>
    </w:p>
    <w:p w14:paraId="70531F97" w14:textId="3FEFD080" w:rsidR="006A6294" w:rsidRDefault="006A6294" w:rsidP="006A6294">
      <w:pPr>
        <w:pStyle w:val="NoSpacing"/>
      </w:pPr>
    </w:p>
    <w:p w14:paraId="6E1EA706" w14:textId="28FA79EE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588C602C" w14:textId="1C525007" w:rsidR="006A6294" w:rsidRDefault="006A6294" w:rsidP="006A6294">
      <w:pPr>
        <w:pStyle w:val="NoSpacing"/>
      </w:pPr>
    </w:p>
    <w:p w14:paraId="1CD4E06E" w14:textId="77777777" w:rsidR="006A6294" w:rsidRDefault="006A6294" w:rsidP="006A6294">
      <w:pPr>
        <w:pStyle w:val="NoSpacing"/>
      </w:pPr>
    </w:p>
    <w:p w14:paraId="0AEE65C2" w14:textId="77777777" w:rsidR="006A6294" w:rsidRDefault="006A6294" w:rsidP="006A6294">
      <w:pPr>
        <w:pStyle w:val="NoSpacing"/>
      </w:pPr>
    </w:p>
    <w:p w14:paraId="37030B05" w14:textId="22495D72" w:rsidR="006A6294" w:rsidRPr="006A6294" w:rsidRDefault="006A6294" w:rsidP="006A6294">
      <w:pPr>
        <w:pStyle w:val="NoSpacing"/>
        <w:rPr>
          <w:sz w:val="32"/>
          <w:szCs w:val="32"/>
        </w:rPr>
      </w:pPr>
      <w:r w:rsidRPr="006A6294">
        <w:rPr>
          <w:sz w:val="32"/>
          <w:szCs w:val="32"/>
        </w:rPr>
        <w:t>Name</w:t>
      </w:r>
      <w:r>
        <w:rPr>
          <w:sz w:val="32"/>
          <w:szCs w:val="32"/>
        </w:rPr>
        <w:t>………………………………………………………………….</w:t>
      </w:r>
    </w:p>
    <w:p w14:paraId="2B17DC9F" w14:textId="5D37F85B" w:rsidR="006A6294" w:rsidRPr="006A6294" w:rsidRDefault="006A6294" w:rsidP="006A6294">
      <w:pPr>
        <w:rPr>
          <w:sz w:val="32"/>
          <w:szCs w:val="32"/>
          <w:lang w:val="en-US" w:eastAsia="en-US"/>
        </w:rPr>
      </w:pPr>
      <w:r w:rsidRPr="006A6294">
        <w:rPr>
          <w:sz w:val="32"/>
          <w:szCs w:val="32"/>
          <w:lang w:val="en-US" w:eastAsia="en-US"/>
        </w:rPr>
        <w:t>Date</w:t>
      </w:r>
      <w:r>
        <w:rPr>
          <w:sz w:val="32"/>
          <w:szCs w:val="32"/>
          <w:lang w:val="en-US" w:eastAsia="en-US"/>
        </w:rPr>
        <w:t>……………………………………………………………………</w:t>
      </w:r>
    </w:p>
    <w:p w14:paraId="24278F7C" w14:textId="7B278AC1" w:rsidR="006A6294" w:rsidRDefault="006A6294" w:rsidP="006A6294"/>
    <w:p w14:paraId="51566118" w14:textId="319104AE" w:rsidR="006A6294" w:rsidRDefault="0043391E" w:rsidP="006A6294">
      <w:pPr>
        <w:pStyle w:val="NoSpacing"/>
        <w:rPr>
          <w:sz w:val="20"/>
          <w:szCs w:val="20"/>
        </w:rPr>
      </w:pPr>
      <w:r>
        <w:rPr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0CF2F436" w14:textId="4011F682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Copyright © 202</w:t>
      </w:r>
      <w:r w:rsidR="0043391E">
        <w:rPr>
          <w:sz w:val="20"/>
          <w:szCs w:val="20"/>
        </w:rPr>
        <w:t>4</w:t>
      </w:r>
      <w:r w:rsidRPr="006A6294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D2B2B1" w14:textId="0A90F387" w:rsid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p w14:paraId="3DC5EE7F" w14:textId="77777777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19C1513F" w14:textId="6D5B47A4" w:rsidR="006A6294" w:rsidRPr="006A6294" w:rsidRDefault="006A6294" w:rsidP="006A6294">
      <w:pPr>
        <w:pStyle w:val="Heading1"/>
        <w:spacing w:after="0"/>
      </w:pPr>
      <w:r w:rsidRPr="006A6294">
        <w:t xml:space="preserve">About this event </w:t>
      </w:r>
    </w:p>
    <w:p w14:paraId="36F431EF" w14:textId="074F6478" w:rsidR="006A6294" w:rsidRDefault="0043391E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28569EDA" w14:textId="3E48514A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43391E" w:rsidRPr="0043391E">
        <w:rPr>
          <w:rFonts w:eastAsiaTheme="minorEastAsia" w:cs="Open Sans Light"/>
          <w:b/>
          <w:bCs/>
          <w:sz w:val="28"/>
          <w:szCs w:val="28"/>
          <w:lang w:val="en-US" w:eastAsia="en-US"/>
        </w:rPr>
        <w:t>Enhancing Teaching through Mastering Marking</w:t>
      </w:r>
      <w:r w:rsidR="0043391E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  <w:proofErr w:type="gramStart"/>
      <w:r w:rsidR="0043391E">
        <w:rPr>
          <w:rFonts w:eastAsiaTheme="minorEastAsia" w:cs="Open Sans Light"/>
          <w:b/>
          <w:bCs/>
          <w:sz w:val="28"/>
          <w:szCs w:val="28"/>
          <w:lang w:val="en-US" w:eastAsia="en-US"/>
        </w:rPr>
        <w:t>In</w:t>
      </w:r>
      <w:proofErr w:type="gramEnd"/>
      <w:r w:rsidR="0043391E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International GCSE Mathematics</w:t>
      </w:r>
    </w:p>
    <w:p w14:paraId="1E18D72E" w14:textId="25114727" w:rsidR="006A6294" w:rsidRPr="006A6294" w:rsidRDefault="006A6294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20B18">
        <w:rPr>
          <w:rFonts w:eastAsiaTheme="minorEastAsia" w:cs="Open Sans Light"/>
          <w:sz w:val="28"/>
          <w:szCs w:val="28"/>
          <w:lang w:val="en-US" w:eastAsia="en-US"/>
        </w:rPr>
        <w:t xml:space="preserve">Course Code: </w:t>
      </w:r>
      <w:r w:rsidR="0043391E">
        <w:rPr>
          <w:rFonts w:eastAsiaTheme="minorEastAsia" w:cs="Open Sans Light"/>
          <w:sz w:val="28"/>
          <w:szCs w:val="28"/>
          <w:lang w:val="en-US" w:eastAsia="en-US"/>
        </w:rPr>
        <w:t>4MA1-24IF3</w:t>
      </w:r>
    </w:p>
    <w:p w14:paraId="1A5DDF44" w14:textId="62BBD9B4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621A454B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Aims and Objectives of the event </w:t>
      </w:r>
    </w:p>
    <w:p w14:paraId="44C93B86" w14:textId="7AB3DF84" w:rsidR="006A6294" w:rsidRPr="006A6294" w:rsidRDefault="003A2341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3A234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74F678" wp14:editId="6FAD1FA8">
                <wp:simplePos x="0" y="0"/>
                <wp:positionH relativeFrom="margin">
                  <wp:posOffset>-224790</wp:posOffset>
                </wp:positionH>
                <wp:positionV relativeFrom="paragraph">
                  <wp:posOffset>213995</wp:posOffset>
                </wp:positionV>
                <wp:extent cx="6737350" cy="3990975"/>
                <wp:effectExtent l="0" t="0" r="0" b="0"/>
                <wp:wrapNone/>
                <wp:docPr id="10" name="Text Placeholder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20F02534-8363-F1D8-7D87-490B83B107EB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37350" cy="39909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1E775E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be introduced to the process of producing assessment materials</w:t>
                            </w:r>
                          </w:p>
                          <w:p w14:paraId="54D61735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be introduced to the process of marking candidates’ work</w:t>
                            </w:r>
                          </w:p>
                          <w:p w14:paraId="34451FBA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Look at examiner recruitment and training</w:t>
                            </w:r>
                          </w:p>
                          <w:p w14:paraId="5ADEE362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 xml:space="preserve">be introduced to the codes used in mark schemes </w:t>
                            </w:r>
                          </w:p>
                          <w:p w14:paraId="33C60503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look at Examiner Reports to see where centres should concentrate their attention to improve outcomes.</w:t>
                            </w:r>
                          </w:p>
                          <w:p w14:paraId="4EBB18D5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look at how a GCSE question is marked in detail.</w:t>
                            </w:r>
                          </w:p>
                          <w:p w14:paraId="7AB48DEC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practice marking International GCSE questions [4MA1] – Short response, medium response, extended response, ‘show that’ questions</w:t>
                            </w:r>
                          </w:p>
                          <w:p w14:paraId="7BB5A22C" w14:textId="77777777" w:rsidR="003A2341" w:rsidRPr="0043391E" w:rsidRDefault="003A2341" w:rsidP="003A2341">
                            <w:pPr>
                              <w:pStyle w:val="ListParagraph"/>
                              <w:numPr>
                                <w:ilvl w:val="0"/>
                                <w:numId w:val="50"/>
                              </w:numPr>
                              <w:kinsoku w:val="0"/>
                              <w:overflowPunct w:val="0"/>
                              <w:textAlignment w:val="baseline"/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</w:pPr>
                            <w:r w:rsidRPr="0043391E">
                              <w:rPr>
                                <w:rFonts w:cs="Open Sans Light"/>
                                <w:color w:val="000000" w:themeColor="text1"/>
                                <w:kern w:val="24"/>
                              </w:rPr>
                              <w:t>Network, discuss best practice and share ideas with other teachers.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74F678" id="_x0000_t202" coordsize="21600,21600" o:spt="202" path="m,l,21600r21600,l21600,xe">
                <v:stroke joinstyle="miter"/>
                <v:path gradientshapeok="t" o:connecttype="rect"/>
              </v:shapetype>
              <v:shape id="Text Placeholder 2" o:spid="_x0000_s1026" type="#_x0000_t202" style="position:absolute;margin-left:-17.7pt;margin-top:16.85pt;width:530.5pt;height:314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" filled="f" stroked="f">
                <v:textbox>
                  <w:txbxContent>
                    <w:p w14:paraId="3D1E775E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be introduced to the process of producing assessment materials</w:t>
                      </w:r>
                    </w:p>
                    <w:p w14:paraId="54D61735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be introduced to the process of marking candidates’ work</w:t>
                      </w:r>
                    </w:p>
                    <w:p w14:paraId="34451FBA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Look at examiner recruitment and training</w:t>
                      </w:r>
                    </w:p>
                    <w:p w14:paraId="5ADEE362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 xml:space="preserve">be introduced to the codes used in mark schemes </w:t>
                      </w:r>
                    </w:p>
                    <w:p w14:paraId="33C60503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look at Examiner Reports to see where centres should concentrate their attention to improve outcomes.</w:t>
                      </w:r>
                    </w:p>
                    <w:p w14:paraId="4EBB18D5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look at how a GCSE question is marked in detail.</w:t>
                      </w:r>
                    </w:p>
                    <w:p w14:paraId="7AB48DEC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practice marking International GCSE questions [4MA1] – Short response, medium response, extended response, ‘show that’ questions</w:t>
                      </w:r>
                    </w:p>
                    <w:p w14:paraId="7BB5A22C" w14:textId="77777777" w:rsidR="003A2341" w:rsidRPr="0043391E" w:rsidRDefault="003A2341" w:rsidP="003A2341">
                      <w:pPr>
                        <w:pStyle w:val="ListParagraph"/>
                        <w:numPr>
                          <w:ilvl w:val="0"/>
                          <w:numId w:val="50"/>
                        </w:numPr>
                        <w:kinsoku w:val="0"/>
                        <w:overflowPunct w:val="0"/>
                        <w:textAlignment w:val="baseline"/>
                        <w:rPr>
                          <w:rFonts w:cs="Open Sans Light"/>
                          <w:color w:val="000000" w:themeColor="text1"/>
                          <w:kern w:val="24"/>
                        </w:rPr>
                      </w:pPr>
                      <w:r w:rsidRPr="0043391E">
                        <w:rPr>
                          <w:rFonts w:cs="Open Sans Light"/>
                          <w:color w:val="000000" w:themeColor="text1"/>
                          <w:kern w:val="24"/>
                        </w:rPr>
                        <w:t>Network, discuss best practice and share ideas with other teachers.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25B8A1" w14:textId="435A59C2" w:rsid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2F46061" w14:textId="4F7CB43C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E9FC888" w14:textId="1DE0220C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99D37E6" w14:textId="2E291FC0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144E219" w14:textId="3D6D7412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7E0A612A" w14:textId="2A893CDF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9C44E1E" w14:textId="0AF5BB2E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01A84DE" w14:textId="6467F21E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2C04EF4" w14:textId="26A1A941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2E6E873" w14:textId="0F705959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4206F71" w14:textId="4B602029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1BEA421" w14:textId="49AB5AA8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DC1C29C" w14:textId="1D53C3E0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18E1CC0" w14:textId="33F1CA51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5DEB53B9" w14:textId="27F7D94B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A57DA1A" w14:textId="4756F8B4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E8FE263" w14:textId="20ECD75E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90EFE1A" w14:textId="0F36F3D4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A34D153" w14:textId="674F37AA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5175EC8" w14:textId="77777777" w:rsidR="00826020" w:rsidRPr="006A6294" w:rsidRDefault="00826020" w:rsidP="006A6294">
      <w:pPr>
        <w:rPr>
          <w:rFonts w:ascii="Arial" w:eastAsiaTheme="minorEastAsia" w:hAnsi="Arial" w:cs="Arial"/>
          <w:lang w:val="en-US" w:eastAsia="en-US"/>
        </w:rPr>
      </w:pPr>
    </w:p>
    <w:p w14:paraId="7928CC1B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2D2B1CEC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6A015FF9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1CBD648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E5E9967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6E2FDBDB" w14:textId="702F954C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6C7F6617" w14:textId="6E7C6655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356EACF6" w14:textId="71EE2A5D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8DC192F" w14:textId="0EBF1364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357ABB5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3D125FCA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3917381" w14:textId="77777777" w:rsidR="006A6294" w:rsidRPr="006A6294" w:rsidRDefault="006A6294" w:rsidP="006A6294">
      <w:pPr>
        <w:pStyle w:val="Heading1"/>
        <w:spacing w:after="0"/>
      </w:pPr>
      <w:r w:rsidRPr="006A6294">
        <w:t xml:space="preserve">Agenda </w:t>
      </w:r>
    </w:p>
    <w:p w14:paraId="0E09067D" w14:textId="0EB72D01" w:rsidR="006A6294" w:rsidRDefault="0043391E" w:rsidP="006A6294">
      <w:pPr>
        <w:rPr>
          <w:rFonts w:eastAsiaTheme="minorEastAsia" w:cs="Open Sans Light"/>
          <w:lang w:val="en-US" w:eastAsia="en-US"/>
        </w:rPr>
      </w:pPr>
      <w:r>
        <w:rPr>
          <w:sz w:val="20"/>
          <w:szCs w:val="20"/>
        </w:rPr>
        <w:pict w14:anchorId="0D04DDA1">
          <v:rect id="_x0000_i1027" style="width:0;height:1.5pt" o:hralign="center" o:hrstd="t" o:hr="t" fillcolor="#a0a0a0" stroked="f"/>
        </w:pict>
      </w:r>
    </w:p>
    <w:p w14:paraId="1E0F39F7" w14:textId="07781D66" w:rsidR="006A6294" w:rsidRPr="006A6294" w:rsidRDefault="00381734" w:rsidP="006A6294">
      <w:pPr>
        <w:rPr>
          <w:rFonts w:eastAsiaTheme="minorEastAsia" w:cs="Open Sans Light"/>
          <w:lang w:val="en-US" w:eastAsia="en-US"/>
        </w:rPr>
      </w:pPr>
      <w:r w:rsidRPr="00381734">
        <w:rPr>
          <w:rFonts w:eastAsiaTheme="minorEastAsia" w:cs="Open Sans Light"/>
          <w:noProof/>
          <w:lang w:val="en-US" w:eastAsia="en-US"/>
        </w:rPr>
        <w:drawing>
          <wp:inline distT="0" distB="0" distL="0" distR="0" wp14:anchorId="260C82FC" wp14:editId="76710D46">
            <wp:extent cx="6548120" cy="2620645"/>
            <wp:effectExtent l="0" t="0" r="5080" b="8255"/>
            <wp:docPr id="1170832654" name="Picture 1" descr="A list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832654" name="Picture 1" descr="A list of text on a white background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62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FD04C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38E6F250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277F9CF5" w14:textId="18405AE8" w:rsidR="006A6294" w:rsidRDefault="006A6294" w:rsidP="006A6294">
      <w:pPr>
        <w:pStyle w:val="NoSpacing"/>
        <w:rPr>
          <w:sz w:val="20"/>
          <w:szCs w:val="20"/>
        </w:rPr>
      </w:pPr>
    </w:p>
    <w:p w14:paraId="77EC2F99" w14:textId="32900C35" w:rsidR="006A6294" w:rsidRDefault="006A6294" w:rsidP="006A6294">
      <w:pPr>
        <w:pStyle w:val="NoSpacing"/>
        <w:rPr>
          <w:sz w:val="20"/>
          <w:szCs w:val="20"/>
        </w:rPr>
      </w:pPr>
    </w:p>
    <w:p w14:paraId="5B3112DC" w14:textId="3108357C" w:rsidR="006A6294" w:rsidRDefault="006A6294" w:rsidP="006A6294">
      <w:pPr>
        <w:pStyle w:val="NoSpacing"/>
        <w:rPr>
          <w:sz w:val="20"/>
          <w:szCs w:val="20"/>
        </w:rPr>
      </w:pPr>
    </w:p>
    <w:p w14:paraId="22F8AFE3" w14:textId="0E0B7E29" w:rsidR="006A6294" w:rsidRDefault="006A6294" w:rsidP="006A6294">
      <w:pPr>
        <w:pStyle w:val="NoSpacing"/>
        <w:rPr>
          <w:sz w:val="20"/>
          <w:szCs w:val="20"/>
        </w:rPr>
      </w:pPr>
    </w:p>
    <w:p w14:paraId="578AD042" w14:textId="285E63BA" w:rsidR="006A6294" w:rsidRDefault="006A6294" w:rsidP="006A6294">
      <w:pPr>
        <w:pStyle w:val="NoSpacing"/>
        <w:rPr>
          <w:sz w:val="20"/>
          <w:szCs w:val="20"/>
        </w:rPr>
      </w:pPr>
    </w:p>
    <w:p w14:paraId="48249835" w14:textId="5037F76E" w:rsidR="006A6294" w:rsidRDefault="006A6294" w:rsidP="006A6294">
      <w:pPr>
        <w:pStyle w:val="NoSpacing"/>
        <w:rPr>
          <w:sz w:val="20"/>
          <w:szCs w:val="20"/>
        </w:rPr>
      </w:pPr>
    </w:p>
    <w:p w14:paraId="0E1C209D" w14:textId="2E4D340D" w:rsidR="006A6294" w:rsidRDefault="006A6294" w:rsidP="006A6294">
      <w:pPr>
        <w:pStyle w:val="NoSpacing"/>
        <w:rPr>
          <w:sz w:val="20"/>
          <w:szCs w:val="20"/>
        </w:rPr>
      </w:pPr>
    </w:p>
    <w:p w14:paraId="62D29CDB" w14:textId="44E46DEC" w:rsidR="006A6294" w:rsidRDefault="006A6294" w:rsidP="006A6294">
      <w:pPr>
        <w:pStyle w:val="NoSpacing"/>
        <w:rPr>
          <w:sz w:val="20"/>
          <w:szCs w:val="20"/>
        </w:rPr>
      </w:pPr>
    </w:p>
    <w:p w14:paraId="4B9E31A1" w14:textId="2E588FF4" w:rsidR="006A6294" w:rsidRDefault="006A6294" w:rsidP="006A6294">
      <w:pPr>
        <w:pStyle w:val="NoSpacing"/>
        <w:rPr>
          <w:sz w:val="20"/>
          <w:szCs w:val="20"/>
        </w:rPr>
      </w:pPr>
    </w:p>
    <w:p w14:paraId="1697571D" w14:textId="46F5B459" w:rsidR="00826020" w:rsidRDefault="00826020" w:rsidP="006A6294">
      <w:pPr>
        <w:pStyle w:val="NoSpacing"/>
        <w:rPr>
          <w:sz w:val="20"/>
          <w:szCs w:val="20"/>
        </w:rPr>
      </w:pPr>
    </w:p>
    <w:p w14:paraId="5B1498BE" w14:textId="403485C5" w:rsidR="00826020" w:rsidRDefault="00826020" w:rsidP="006A6294">
      <w:pPr>
        <w:pStyle w:val="NoSpacing"/>
        <w:rPr>
          <w:sz w:val="20"/>
          <w:szCs w:val="20"/>
        </w:rPr>
      </w:pPr>
    </w:p>
    <w:p w14:paraId="39FC9AC0" w14:textId="2AC99CD4" w:rsidR="00826020" w:rsidRDefault="00826020" w:rsidP="006A6294">
      <w:pPr>
        <w:pStyle w:val="NoSpacing"/>
        <w:rPr>
          <w:sz w:val="20"/>
          <w:szCs w:val="20"/>
        </w:rPr>
      </w:pPr>
    </w:p>
    <w:p w14:paraId="13924C22" w14:textId="6E7F6308" w:rsidR="00826020" w:rsidRDefault="00826020" w:rsidP="006A6294">
      <w:pPr>
        <w:pStyle w:val="NoSpacing"/>
        <w:rPr>
          <w:sz w:val="20"/>
          <w:szCs w:val="20"/>
        </w:rPr>
      </w:pPr>
    </w:p>
    <w:p w14:paraId="280709F7" w14:textId="31161D7A" w:rsidR="00826020" w:rsidRDefault="00826020" w:rsidP="006A6294">
      <w:pPr>
        <w:pStyle w:val="NoSpacing"/>
        <w:rPr>
          <w:sz w:val="20"/>
          <w:szCs w:val="20"/>
        </w:rPr>
      </w:pPr>
    </w:p>
    <w:p w14:paraId="38759581" w14:textId="11F55AF2" w:rsidR="00826020" w:rsidRDefault="00826020" w:rsidP="006A6294">
      <w:pPr>
        <w:pStyle w:val="NoSpacing"/>
        <w:rPr>
          <w:sz w:val="20"/>
          <w:szCs w:val="20"/>
        </w:rPr>
      </w:pPr>
    </w:p>
    <w:p w14:paraId="0CAEAAAB" w14:textId="23D610CE" w:rsidR="00826020" w:rsidRDefault="00826020" w:rsidP="006A6294">
      <w:pPr>
        <w:pStyle w:val="NoSpacing"/>
        <w:rPr>
          <w:sz w:val="20"/>
          <w:szCs w:val="20"/>
        </w:rPr>
      </w:pPr>
    </w:p>
    <w:p w14:paraId="664F6887" w14:textId="0F69FE01" w:rsidR="00826020" w:rsidRDefault="00826020" w:rsidP="006A6294">
      <w:pPr>
        <w:pStyle w:val="NoSpacing"/>
        <w:rPr>
          <w:sz w:val="20"/>
          <w:szCs w:val="20"/>
        </w:rPr>
      </w:pPr>
    </w:p>
    <w:p w14:paraId="7042229C" w14:textId="3436A7FE" w:rsidR="00826020" w:rsidRDefault="00826020" w:rsidP="006A6294">
      <w:pPr>
        <w:pStyle w:val="NoSpacing"/>
        <w:rPr>
          <w:sz w:val="20"/>
          <w:szCs w:val="20"/>
        </w:rPr>
      </w:pPr>
    </w:p>
    <w:p w14:paraId="2FD795B7" w14:textId="7C974A2B" w:rsidR="00826020" w:rsidRDefault="00826020" w:rsidP="006A6294">
      <w:pPr>
        <w:pStyle w:val="NoSpacing"/>
        <w:rPr>
          <w:sz w:val="20"/>
          <w:szCs w:val="20"/>
        </w:rPr>
      </w:pPr>
    </w:p>
    <w:p w14:paraId="617DB110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1DD34163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6F20E2C0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4F33C8D2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341FCDB3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3542B4E7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5F1F83A5" w14:textId="77777777" w:rsidR="00381734" w:rsidRDefault="00381734" w:rsidP="006A6294">
      <w:pPr>
        <w:pStyle w:val="NoSpacing"/>
        <w:rPr>
          <w:sz w:val="20"/>
          <w:szCs w:val="20"/>
        </w:rPr>
      </w:pPr>
    </w:p>
    <w:p w14:paraId="530558C5" w14:textId="77777777" w:rsidR="00826020" w:rsidRDefault="00826020" w:rsidP="006A6294">
      <w:pPr>
        <w:pStyle w:val="NoSpacing"/>
        <w:rPr>
          <w:sz w:val="20"/>
          <w:szCs w:val="20"/>
        </w:rPr>
      </w:pPr>
    </w:p>
    <w:p w14:paraId="0D084FF4" w14:textId="6417BDFC" w:rsidR="006A6294" w:rsidRDefault="006A6294" w:rsidP="006A6294">
      <w:pPr>
        <w:pStyle w:val="NoSpacing"/>
        <w:rPr>
          <w:sz w:val="20"/>
          <w:szCs w:val="20"/>
        </w:rPr>
      </w:pPr>
    </w:p>
    <w:bookmarkEnd w:id="0"/>
    <w:bookmarkEnd w:id="1"/>
    <w:p w14:paraId="36BB79C4" w14:textId="78E97922" w:rsidR="00826020" w:rsidRDefault="006A6294" w:rsidP="00826020">
      <w:pPr>
        <w:pStyle w:val="Heading1"/>
        <w:spacing w:after="0"/>
      </w:pPr>
      <w:r w:rsidRPr="006A6294">
        <w:lastRenderedPageBreak/>
        <w:t xml:space="preserve">Activity </w:t>
      </w:r>
      <w:r w:rsidR="002D6FC5">
        <w:t>1</w:t>
      </w:r>
    </w:p>
    <w:p w14:paraId="348256FD" w14:textId="6F963078" w:rsidR="002D6FC5" w:rsidRDefault="002D6FC5" w:rsidP="002D6FC5">
      <w:pPr>
        <w:rPr>
          <w:lang w:val="en-US" w:eastAsia="en-US"/>
        </w:rPr>
      </w:pPr>
      <w:r>
        <w:rPr>
          <w:lang w:val="en-US" w:eastAsia="en-US"/>
        </w:rPr>
        <w:t>Initial marking exercise</w:t>
      </w:r>
      <w:r w:rsidR="001C6E07">
        <w:rPr>
          <w:lang w:val="en-US" w:eastAsia="en-US"/>
        </w:rPr>
        <w:t xml:space="preserve"> – first question Q3  Paper 1HR June 2024</w:t>
      </w:r>
    </w:p>
    <w:p w14:paraId="7108047E" w14:textId="3ED1EE88" w:rsidR="002414BF" w:rsidRDefault="00AA0302" w:rsidP="002D6FC5">
      <w:pPr>
        <w:rPr>
          <w:lang w:val="en-US" w:eastAsia="en-US"/>
        </w:rPr>
      </w:pPr>
      <w:r>
        <w:rPr>
          <w:lang w:val="en-US" w:eastAsia="en-US"/>
        </w:rPr>
        <w:t xml:space="preserve">Complete the question first, </w:t>
      </w:r>
      <w:r w:rsidR="00F3638D">
        <w:rPr>
          <w:lang w:val="en-US" w:eastAsia="en-US"/>
        </w:rPr>
        <w:t>reference your solution with the mark scheme and then mark the two responses.</w:t>
      </w:r>
    </w:p>
    <w:p w14:paraId="6481D022" w14:textId="77777777" w:rsidR="002D6FC5" w:rsidRPr="002D6FC5" w:rsidRDefault="002D6FC5" w:rsidP="002D6FC5">
      <w:pPr>
        <w:rPr>
          <w:lang w:val="en-US" w:eastAsia="en-US"/>
        </w:rPr>
      </w:pPr>
    </w:p>
    <w:p w14:paraId="6CB076B7" w14:textId="7F66B606" w:rsidR="00020B18" w:rsidRDefault="002D6FC5" w:rsidP="003D431C">
      <w:pPr>
        <w:pStyle w:val="NoSpacing"/>
        <w:rPr>
          <w:sz w:val="32"/>
          <w:szCs w:val="32"/>
        </w:rPr>
      </w:pPr>
      <w:r w:rsidRPr="002D6FC5">
        <w:rPr>
          <w:noProof/>
          <w:sz w:val="32"/>
          <w:szCs w:val="32"/>
        </w:rPr>
        <w:drawing>
          <wp:inline distT="0" distB="0" distL="0" distR="0" wp14:anchorId="226208A8" wp14:editId="708C97AB">
            <wp:extent cx="5820587" cy="2229161"/>
            <wp:effectExtent l="0" t="0" r="8890" b="0"/>
            <wp:docPr id="347866927" name="Picture 1" descr="A white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866927" name="Picture 1" descr="A white text on a white background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222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CA45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25FBFC17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3AD68BB7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40671E7E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41C2FC1A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050D13D1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50C95E91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56D24177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67132247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5F6BC4B5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1F856B2B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0742609F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6082F436" w14:textId="77777777" w:rsidR="006370BF" w:rsidRDefault="006370BF" w:rsidP="003D431C">
      <w:pPr>
        <w:pStyle w:val="NoSpacing"/>
        <w:rPr>
          <w:sz w:val="32"/>
          <w:szCs w:val="32"/>
        </w:rPr>
      </w:pPr>
    </w:p>
    <w:p w14:paraId="2986E662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5680A37B" w14:textId="77777777" w:rsidR="00FD546E" w:rsidRDefault="00FD546E" w:rsidP="003D431C">
      <w:pPr>
        <w:pStyle w:val="NoSpacing"/>
        <w:rPr>
          <w:sz w:val="32"/>
          <w:szCs w:val="32"/>
        </w:rPr>
      </w:pPr>
    </w:p>
    <w:p w14:paraId="1D032CA5" w14:textId="546E5204" w:rsidR="00FD546E" w:rsidRDefault="00FD546E" w:rsidP="003D431C">
      <w:pPr>
        <w:pStyle w:val="NoSpacing"/>
        <w:rPr>
          <w:sz w:val="32"/>
          <w:szCs w:val="32"/>
        </w:rPr>
      </w:pPr>
      <w:r w:rsidRPr="00FD546E">
        <w:rPr>
          <w:noProof/>
          <w:sz w:val="32"/>
          <w:szCs w:val="32"/>
        </w:rPr>
        <w:drawing>
          <wp:inline distT="0" distB="0" distL="0" distR="0" wp14:anchorId="274D3D12" wp14:editId="1EDBCE17">
            <wp:extent cx="6277851" cy="838317"/>
            <wp:effectExtent l="0" t="0" r="8890" b="0"/>
            <wp:docPr id="203407556" name="Picture 1" descr="A white background with a black bor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07556" name="Picture 1" descr="A white background with a black bord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77851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E7727" w14:textId="77777777" w:rsidR="0043391E" w:rsidRDefault="0043391E" w:rsidP="003D431C">
      <w:pPr>
        <w:pStyle w:val="NoSpacing"/>
        <w:rPr>
          <w:b/>
          <w:bCs/>
          <w:sz w:val="32"/>
          <w:szCs w:val="32"/>
        </w:rPr>
      </w:pPr>
    </w:p>
    <w:p w14:paraId="6C51E745" w14:textId="5FA45003" w:rsidR="00FD546E" w:rsidRDefault="00FD546E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Mark Scheme</w:t>
      </w:r>
    </w:p>
    <w:p w14:paraId="503FA13A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41E389B3" w14:textId="32DDFDF6" w:rsidR="00FD546E" w:rsidRDefault="00FD546E" w:rsidP="003D431C">
      <w:pPr>
        <w:pStyle w:val="NoSpacing"/>
        <w:rPr>
          <w:b/>
          <w:bCs/>
          <w:sz w:val="32"/>
          <w:szCs w:val="32"/>
        </w:rPr>
      </w:pPr>
      <w:r w:rsidRPr="00FD546E">
        <w:rPr>
          <w:b/>
          <w:bCs/>
          <w:noProof/>
          <w:sz w:val="32"/>
          <w:szCs w:val="32"/>
        </w:rPr>
        <w:drawing>
          <wp:inline distT="0" distB="0" distL="0" distR="0" wp14:anchorId="09649F76" wp14:editId="546B30FD">
            <wp:extent cx="6865485" cy="2819400"/>
            <wp:effectExtent l="0" t="0" r="0" b="0"/>
            <wp:docPr id="1611922250" name="Picture 1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922250" name="Picture 1" descr="A white sheet with black text&#10;&#10;Description automatically generated"/>
                    <pic:cNvPicPr/>
                  </pic:nvPicPr>
                  <pic:blipFill rotWithShape="1">
                    <a:blip r:embed="rId14"/>
                    <a:srcRect l="1234" t="2288" r="3620" b="4573"/>
                    <a:stretch/>
                  </pic:blipFill>
                  <pic:spPr bwMode="auto">
                    <a:xfrm>
                      <a:off x="0" y="0"/>
                      <a:ext cx="6869791" cy="2821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9FA36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70CABA20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14466B25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66E288C9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5D0639BE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45B8EAEC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7AD9E40E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1D21F114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044631E5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317E45E8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1C4EB0CA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003D4477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21DAFEAB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6CAE3631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30DA10B3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218E4BB5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3F0DDB0D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4365F478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2304D3EA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05A2F721" w14:textId="7BBF12B5" w:rsidR="00FD546E" w:rsidRDefault="00835E2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ACTIVITY 1</w:t>
      </w:r>
    </w:p>
    <w:p w14:paraId="117D927B" w14:textId="1638C336" w:rsidR="00835E25" w:rsidRDefault="00835E2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First question:  Q3 Paper 1HR June 2024  [Grade 4]</w:t>
      </w:r>
    </w:p>
    <w:p w14:paraId="546D5443" w14:textId="5CFA5D88" w:rsidR="00B53A59" w:rsidRDefault="00B53A59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1</w:t>
      </w:r>
    </w:p>
    <w:p w14:paraId="544E046E" w14:textId="1D55F463" w:rsidR="00FD546E" w:rsidRDefault="00FD546E" w:rsidP="003D431C">
      <w:pPr>
        <w:pStyle w:val="NoSpacing"/>
        <w:rPr>
          <w:b/>
          <w:bCs/>
          <w:sz w:val="32"/>
          <w:szCs w:val="32"/>
        </w:rPr>
      </w:pPr>
      <w:r w:rsidRPr="00FD546E">
        <w:rPr>
          <w:b/>
          <w:bCs/>
          <w:noProof/>
          <w:sz w:val="32"/>
          <w:szCs w:val="32"/>
        </w:rPr>
        <w:drawing>
          <wp:inline distT="0" distB="0" distL="0" distR="0" wp14:anchorId="058D426D" wp14:editId="569C72D9">
            <wp:extent cx="5400675" cy="7563362"/>
            <wp:effectExtent l="0" t="0" r="0" b="0"/>
            <wp:docPr id="2086174639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174639" name="Picture 1" descr="A paper with writing on i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6506" cy="757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FE619" w14:textId="77777777" w:rsidR="00FD546E" w:rsidRDefault="00FD546E" w:rsidP="003D431C">
      <w:pPr>
        <w:pStyle w:val="NoSpacing"/>
        <w:rPr>
          <w:b/>
          <w:bCs/>
          <w:sz w:val="32"/>
          <w:szCs w:val="32"/>
        </w:rPr>
      </w:pPr>
    </w:p>
    <w:p w14:paraId="4578BF37" w14:textId="63464517" w:rsidR="00FD546E" w:rsidRDefault="00FD546E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Response 2</w:t>
      </w:r>
    </w:p>
    <w:p w14:paraId="2E5E7F8C" w14:textId="154EF041" w:rsidR="00FD546E" w:rsidRDefault="00835E25" w:rsidP="003D431C">
      <w:pPr>
        <w:pStyle w:val="NoSpacing"/>
        <w:rPr>
          <w:b/>
          <w:bCs/>
          <w:sz w:val="32"/>
          <w:szCs w:val="32"/>
        </w:rPr>
      </w:pPr>
      <w:r w:rsidRPr="00835E25">
        <w:rPr>
          <w:b/>
          <w:bCs/>
          <w:noProof/>
          <w:sz w:val="32"/>
          <w:szCs w:val="32"/>
        </w:rPr>
        <w:drawing>
          <wp:inline distT="0" distB="0" distL="0" distR="0" wp14:anchorId="1063AF2E" wp14:editId="1FFE7A72">
            <wp:extent cx="5381625" cy="7585998"/>
            <wp:effectExtent l="0" t="0" r="0" b="0"/>
            <wp:docPr id="821636707" name="Picture 1" descr="A paper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636707" name="Picture 1" descr="A paper with text and numbers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84913" cy="7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9DB5C" w14:textId="77777777" w:rsidR="00835E25" w:rsidRDefault="00835E25" w:rsidP="003D431C">
      <w:pPr>
        <w:pStyle w:val="NoSpacing"/>
        <w:rPr>
          <w:b/>
          <w:bCs/>
          <w:sz w:val="32"/>
          <w:szCs w:val="32"/>
        </w:rPr>
      </w:pPr>
    </w:p>
    <w:p w14:paraId="10964B88" w14:textId="77777777" w:rsidR="00835E25" w:rsidRDefault="00835E25" w:rsidP="003D431C">
      <w:pPr>
        <w:pStyle w:val="NoSpacing"/>
        <w:rPr>
          <w:b/>
          <w:bCs/>
          <w:sz w:val="32"/>
          <w:szCs w:val="32"/>
        </w:rPr>
      </w:pPr>
    </w:p>
    <w:p w14:paraId="4E9C4182" w14:textId="77777777" w:rsidR="00835E25" w:rsidRDefault="00835E25" w:rsidP="003D431C">
      <w:pPr>
        <w:pStyle w:val="NoSpacing"/>
        <w:rPr>
          <w:b/>
          <w:bCs/>
          <w:sz w:val="32"/>
          <w:szCs w:val="32"/>
        </w:rPr>
      </w:pPr>
    </w:p>
    <w:p w14:paraId="558E4E0E" w14:textId="77777777" w:rsidR="00835E25" w:rsidRDefault="00835E25" w:rsidP="003D431C">
      <w:pPr>
        <w:pStyle w:val="NoSpacing"/>
        <w:rPr>
          <w:b/>
          <w:bCs/>
          <w:sz w:val="32"/>
          <w:szCs w:val="32"/>
        </w:rPr>
      </w:pPr>
    </w:p>
    <w:p w14:paraId="6C5CD83A" w14:textId="5AD29973" w:rsidR="00835E25" w:rsidRDefault="00835E2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Second question:  Q23 Paper 1HR  June 2024  [Grade 9]</w:t>
      </w:r>
    </w:p>
    <w:p w14:paraId="70ADCA6B" w14:textId="77777777" w:rsidR="00835E25" w:rsidRDefault="00835E25" w:rsidP="003D431C">
      <w:pPr>
        <w:pStyle w:val="NoSpacing"/>
        <w:rPr>
          <w:b/>
          <w:bCs/>
          <w:sz w:val="32"/>
          <w:szCs w:val="32"/>
        </w:rPr>
      </w:pPr>
    </w:p>
    <w:p w14:paraId="16B03434" w14:textId="40E01C63" w:rsidR="00835E25" w:rsidRDefault="00835E25" w:rsidP="003D431C">
      <w:pPr>
        <w:pStyle w:val="NoSpacing"/>
        <w:rPr>
          <w:b/>
          <w:bCs/>
          <w:sz w:val="32"/>
          <w:szCs w:val="32"/>
        </w:rPr>
      </w:pPr>
      <w:r w:rsidRPr="00835E25">
        <w:rPr>
          <w:b/>
          <w:bCs/>
          <w:noProof/>
          <w:sz w:val="32"/>
          <w:szCs w:val="32"/>
        </w:rPr>
        <w:drawing>
          <wp:inline distT="0" distB="0" distL="0" distR="0" wp14:anchorId="00CD884C" wp14:editId="11851D2A">
            <wp:extent cx="5534550" cy="7343693"/>
            <wp:effectExtent l="0" t="0" r="9525" b="0"/>
            <wp:docPr id="1018674235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674235" name="Picture 1" descr="A white background with black 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51546" cy="736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07D9B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549C0462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5723CC91" w14:textId="2B54A7AA" w:rsidR="00C11BD2" w:rsidRDefault="006370BF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Mark Scheme</w:t>
      </w:r>
    </w:p>
    <w:p w14:paraId="267EFCB2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4FCA2274" w14:textId="382D5CFF" w:rsidR="00C11BD2" w:rsidRDefault="001C6E07" w:rsidP="003D431C">
      <w:pPr>
        <w:pStyle w:val="NoSpacing"/>
        <w:rPr>
          <w:b/>
          <w:bCs/>
          <w:sz w:val="32"/>
          <w:szCs w:val="32"/>
        </w:rPr>
      </w:pPr>
      <w:r w:rsidRPr="001C6E07">
        <w:rPr>
          <w:b/>
          <w:bCs/>
          <w:noProof/>
          <w:sz w:val="32"/>
          <w:szCs w:val="32"/>
        </w:rPr>
        <w:drawing>
          <wp:inline distT="0" distB="0" distL="0" distR="0" wp14:anchorId="3F557D00" wp14:editId="7F88FB21">
            <wp:extent cx="6548120" cy="2955290"/>
            <wp:effectExtent l="0" t="0" r="5080" b="0"/>
            <wp:docPr id="1239325767" name="Picture 1" descr="A white sheet with black and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325767" name="Picture 1" descr="A white sheet with black and white tex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95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971DA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655DF08B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7909C4AB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2B71A63B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082D506D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513CFA9A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225F1698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59C18026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05D1EC0A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66F3383C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629734F9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46EB1149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661FDBD7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44D3898F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7A64730D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363E628D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2CD6CB77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216A1D1B" w14:textId="77777777" w:rsidR="001C6E07" w:rsidRDefault="001C6E07" w:rsidP="003D431C">
      <w:pPr>
        <w:pStyle w:val="NoSpacing"/>
        <w:rPr>
          <w:b/>
          <w:bCs/>
          <w:sz w:val="32"/>
          <w:szCs w:val="32"/>
        </w:rPr>
      </w:pPr>
    </w:p>
    <w:p w14:paraId="3E0758FE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2DB57BE5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1B364C40" w14:textId="30E804F4" w:rsidR="00C11BD2" w:rsidRDefault="00C11BD2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1</w:t>
      </w:r>
    </w:p>
    <w:p w14:paraId="6C3FB99B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5078E1B1" w14:textId="0D17FC89" w:rsidR="00C11BD2" w:rsidRDefault="00C11BD2" w:rsidP="003D431C">
      <w:pPr>
        <w:pStyle w:val="NoSpacing"/>
        <w:rPr>
          <w:b/>
          <w:bCs/>
          <w:sz w:val="32"/>
          <w:szCs w:val="32"/>
        </w:rPr>
      </w:pPr>
      <w:r w:rsidRPr="00C11BD2">
        <w:rPr>
          <w:b/>
          <w:bCs/>
          <w:noProof/>
          <w:sz w:val="32"/>
          <w:szCs w:val="32"/>
        </w:rPr>
        <w:drawing>
          <wp:inline distT="0" distB="0" distL="0" distR="0" wp14:anchorId="607C4262" wp14:editId="7C385B5A">
            <wp:extent cx="5448300" cy="7816644"/>
            <wp:effectExtent l="0" t="0" r="0" b="0"/>
            <wp:docPr id="1788198118" name="Picture 1" descr="A white paper with black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198118" name="Picture 1" descr="A white paper with black writing on i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1277" cy="782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A03A4" w14:textId="5F1ADA38" w:rsidR="00C11BD2" w:rsidRDefault="00C11BD2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Response 2</w:t>
      </w:r>
    </w:p>
    <w:p w14:paraId="42537B37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0CB7222E" w14:textId="7C3FFFA7" w:rsidR="00C11BD2" w:rsidRDefault="00C11BD2" w:rsidP="003D431C">
      <w:pPr>
        <w:pStyle w:val="NoSpacing"/>
        <w:rPr>
          <w:b/>
          <w:bCs/>
          <w:sz w:val="32"/>
          <w:szCs w:val="32"/>
        </w:rPr>
      </w:pPr>
      <w:r w:rsidRPr="00C11BD2">
        <w:rPr>
          <w:b/>
          <w:bCs/>
          <w:noProof/>
          <w:sz w:val="32"/>
          <w:szCs w:val="32"/>
        </w:rPr>
        <w:drawing>
          <wp:inline distT="0" distB="0" distL="0" distR="0" wp14:anchorId="3E3FB58F" wp14:editId="0C622DFF">
            <wp:extent cx="5324475" cy="7682610"/>
            <wp:effectExtent l="0" t="0" r="0" b="0"/>
            <wp:docPr id="401589178" name="Picture 1" descr="A white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589178" name="Picture 1" descr="A white paper with writing on i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29431" cy="768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00B09" w14:textId="77777777" w:rsidR="006370BF" w:rsidRDefault="006370BF" w:rsidP="003D431C">
      <w:pPr>
        <w:pStyle w:val="NoSpacing"/>
        <w:rPr>
          <w:b/>
          <w:bCs/>
          <w:sz w:val="32"/>
          <w:szCs w:val="32"/>
        </w:rPr>
      </w:pPr>
    </w:p>
    <w:p w14:paraId="1F68DFF0" w14:textId="2D8B3D6B" w:rsidR="00C11BD2" w:rsidRDefault="00C11BD2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Activity 2 – How do you think you could use the Principal Examiner reports in your centre?</w:t>
      </w:r>
    </w:p>
    <w:p w14:paraId="76552E8A" w14:textId="3695BCEE" w:rsidR="00C11BD2" w:rsidRDefault="00C11BD2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Discuss on your tables.</w:t>
      </w:r>
    </w:p>
    <w:p w14:paraId="5AC6CA7B" w14:textId="76882686" w:rsidR="00C11BD2" w:rsidRDefault="00C11BD2" w:rsidP="00D45DCE">
      <w:pPr>
        <w:pStyle w:val="NoSpacing"/>
        <w:spacing w:line="360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7B83ACE9" w14:textId="77777777" w:rsidR="00B42AE1" w:rsidRDefault="00B42AE1" w:rsidP="00D45DCE">
      <w:pPr>
        <w:pStyle w:val="NoSpacing"/>
        <w:spacing w:line="360" w:lineRule="auto"/>
        <w:rPr>
          <w:b/>
          <w:bCs/>
          <w:sz w:val="32"/>
          <w:szCs w:val="32"/>
        </w:rPr>
      </w:pPr>
    </w:p>
    <w:p w14:paraId="673AE7CE" w14:textId="0DF2BF93" w:rsidR="00B42AE1" w:rsidRDefault="00B42AE1" w:rsidP="00D45DCE">
      <w:pPr>
        <w:pStyle w:val="NoSpacing"/>
        <w:spacing w:line="360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Activity 3 Complete this question first.</w:t>
      </w:r>
    </w:p>
    <w:p w14:paraId="481D4844" w14:textId="5464B318" w:rsidR="00B42AE1" w:rsidRDefault="00B42AE1" w:rsidP="00D45DCE">
      <w:pPr>
        <w:pStyle w:val="NoSpacing"/>
        <w:spacing w:line="360" w:lineRule="auto"/>
        <w:rPr>
          <w:b/>
          <w:bCs/>
          <w:sz w:val="32"/>
          <w:szCs w:val="32"/>
        </w:rPr>
      </w:pPr>
      <w:r w:rsidRPr="00B42AE1">
        <w:rPr>
          <w:b/>
          <w:bCs/>
          <w:noProof/>
          <w:sz w:val="32"/>
          <w:szCs w:val="32"/>
        </w:rPr>
        <w:drawing>
          <wp:inline distT="0" distB="0" distL="0" distR="0" wp14:anchorId="36378732" wp14:editId="2090F7F7">
            <wp:extent cx="6706903" cy="4343400"/>
            <wp:effectExtent l="0" t="0" r="0" b="0"/>
            <wp:docPr id="11115908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590886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717912" cy="435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9F1F4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BA57AD6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89363C2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48EC85F6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7AEB4BA0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22B59DC8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4B0E2352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29778384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5253B9A1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6F5736CA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7A9F6F35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58E0A26D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619DFF79" w14:textId="77777777" w:rsidR="0043391E" w:rsidRDefault="0043391E" w:rsidP="00B42AE1">
      <w:pPr>
        <w:pStyle w:val="NoSpacing"/>
        <w:rPr>
          <w:b/>
          <w:bCs/>
          <w:sz w:val="32"/>
          <w:szCs w:val="32"/>
        </w:rPr>
      </w:pPr>
    </w:p>
    <w:p w14:paraId="1AA87928" w14:textId="77777777" w:rsidR="0043391E" w:rsidRDefault="0043391E" w:rsidP="00B42AE1">
      <w:pPr>
        <w:pStyle w:val="NoSpacing"/>
        <w:rPr>
          <w:b/>
          <w:bCs/>
          <w:sz w:val="32"/>
          <w:szCs w:val="32"/>
        </w:rPr>
      </w:pPr>
    </w:p>
    <w:p w14:paraId="4E8B69D0" w14:textId="3CC406AA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Mark Scheme</w:t>
      </w:r>
    </w:p>
    <w:p w14:paraId="2953A9AC" w14:textId="5A95FFB7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77FFDA0" wp14:editId="271B6057">
            <wp:extent cx="6548120" cy="2977515"/>
            <wp:effectExtent l="0" t="0" r="5080" b="0"/>
            <wp:docPr id="17" name="Picture 16" descr="A screenshot of a documen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BB2F06D-1BE5-E033-D1E6-8A0513EF7C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 descr="A screenshot of a document&#10;&#10;Description automatically generated">
                      <a:extLst>
                        <a:ext uri="{FF2B5EF4-FFF2-40B4-BE49-F238E27FC236}">
                          <a16:creationId xmlns:a16="http://schemas.microsoft.com/office/drawing/2014/main" id="{BBB2F06D-1BE5-E033-D1E6-8A0513EF7C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60AB4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91F4627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23AA8571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7C7CE2C5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57C67FCC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26F3C9BB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0F842D48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46195813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2DBF3A55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1D277E1B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7DFEAB9D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6A44BC25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22B258DA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485B2D3C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605DEAF3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63486AA7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19CF496A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7937E61C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0686D682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145A321D" w14:textId="77777777" w:rsidR="006370BF" w:rsidRDefault="006370BF" w:rsidP="00B42AE1">
      <w:pPr>
        <w:pStyle w:val="NoSpacing"/>
        <w:rPr>
          <w:b/>
          <w:bCs/>
          <w:sz w:val="32"/>
          <w:szCs w:val="32"/>
        </w:rPr>
      </w:pPr>
    </w:p>
    <w:p w14:paraId="7DF5EC24" w14:textId="7DDFF8D6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Activity 4</w:t>
      </w:r>
    </w:p>
    <w:p w14:paraId="5E71160A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Marking student responses to exam board standard.</w:t>
      </w:r>
    </w:p>
    <w:p w14:paraId="4209F35B" w14:textId="6B8A1A0C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Complete the question yourself first to familiarise yourself and then mark the 3 student responses.</w:t>
      </w:r>
    </w:p>
    <w:p w14:paraId="21B2AAAE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E4A8D7B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  <w:r w:rsidRPr="002C78D4">
        <w:rPr>
          <w:b/>
          <w:bCs/>
          <w:noProof/>
          <w:sz w:val="32"/>
          <w:szCs w:val="32"/>
        </w:rPr>
        <w:drawing>
          <wp:inline distT="0" distB="0" distL="0" distR="0" wp14:anchorId="66B5048F" wp14:editId="497CDC4F">
            <wp:extent cx="6486525" cy="4743346"/>
            <wp:effectExtent l="0" t="0" r="0" b="635"/>
            <wp:docPr id="857974603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74603" name="Picture 1" descr="A white paper with black tex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04518" cy="475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29154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622E4810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  <w:r w:rsidRPr="002C78D4">
        <w:rPr>
          <w:b/>
          <w:bCs/>
          <w:noProof/>
          <w:sz w:val="32"/>
          <w:szCs w:val="32"/>
        </w:rPr>
        <w:drawing>
          <wp:inline distT="0" distB="0" distL="0" distR="0" wp14:anchorId="561C8DED" wp14:editId="207DA507">
            <wp:extent cx="6548120" cy="1537970"/>
            <wp:effectExtent l="0" t="0" r="5080" b="5080"/>
            <wp:docPr id="812481993" name="Picture 1" descr="A grid of lines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481993" name="Picture 1" descr="A grid of lines with black tex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F7417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E656DE0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434E3D9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30EF127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Response 1</w:t>
      </w:r>
    </w:p>
    <w:p w14:paraId="7F465110" w14:textId="1476D932" w:rsidR="00B42AE1" w:rsidRDefault="0047241E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771ED8" wp14:editId="13F08247">
                <wp:simplePos x="0" y="0"/>
                <wp:positionH relativeFrom="column">
                  <wp:posOffset>5372735</wp:posOffset>
                </wp:positionH>
                <wp:positionV relativeFrom="paragraph">
                  <wp:posOffset>758190</wp:posOffset>
                </wp:positionV>
                <wp:extent cx="1285875" cy="781050"/>
                <wp:effectExtent l="0" t="0" r="28575" b="19050"/>
                <wp:wrapNone/>
                <wp:docPr id="39172828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47241E" w14:paraId="0C544B3B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42A46CE" w14:textId="588E98BC" w:rsidR="0047241E" w:rsidRDefault="0047241E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4EB276D" w14:textId="77777777" w:rsidR="0047241E" w:rsidRDefault="0047241E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949C5" w14:paraId="775EA3C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3C3723C" w14:textId="19206ADD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7C0217F9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47241E" w14:paraId="2746E6A1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8D6C69D" w14:textId="4549FF0D" w:rsidR="0047241E" w:rsidRDefault="0047241E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28E4703" w14:textId="77777777" w:rsidR="0047241E" w:rsidRDefault="0047241E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E25AE4D" w14:textId="77777777" w:rsidR="0047241E" w:rsidRDefault="004724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71ED8" id="Text Box 2" o:spid="_x0000_s1027" type="#_x0000_t202" style="position:absolute;margin-left:423.05pt;margin-top:59.7pt;width:101.25pt;height:61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" fillcolor="white [3201]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47241E" w14:paraId="0C544B3B" w14:textId="77777777" w:rsidTr="0047241E">
                        <w:tc>
                          <w:tcPr>
                            <w:tcW w:w="866" w:type="dxa"/>
                          </w:tcPr>
                          <w:p w14:paraId="642A46CE" w14:textId="588E98BC" w:rsidR="0047241E" w:rsidRDefault="0047241E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4EB276D" w14:textId="77777777" w:rsidR="0047241E" w:rsidRDefault="0047241E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949C5" w14:paraId="775EA3CA" w14:textId="77777777" w:rsidTr="0047241E">
                        <w:tc>
                          <w:tcPr>
                            <w:tcW w:w="866" w:type="dxa"/>
                          </w:tcPr>
                          <w:p w14:paraId="03C3723C" w14:textId="19206ADD" w:rsidR="007949C5" w:rsidRDefault="007949C5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7C0217F9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47241E" w14:paraId="2746E6A1" w14:textId="77777777" w:rsidTr="0047241E">
                        <w:tc>
                          <w:tcPr>
                            <w:tcW w:w="866" w:type="dxa"/>
                          </w:tcPr>
                          <w:p w14:paraId="18D6C69D" w14:textId="4549FF0D" w:rsidR="0047241E" w:rsidRDefault="0047241E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28E4703" w14:textId="77777777" w:rsidR="0047241E" w:rsidRDefault="0047241E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E25AE4D" w14:textId="77777777" w:rsidR="0047241E" w:rsidRDefault="0047241E"/>
                  </w:txbxContent>
                </v:textbox>
              </v:shape>
            </w:pict>
          </mc:Fallback>
        </mc:AlternateContent>
      </w:r>
      <w:r w:rsidR="00B42AE1" w:rsidRPr="002C78D4">
        <w:rPr>
          <w:b/>
          <w:bCs/>
          <w:noProof/>
          <w:sz w:val="32"/>
          <w:szCs w:val="32"/>
        </w:rPr>
        <w:drawing>
          <wp:inline distT="0" distB="0" distL="0" distR="0" wp14:anchorId="0F30AE8D" wp14:editId="59A502C1">
            <wp:extent cx="5296639" cy="4182059"/>
            <wp:effectExtent l="0" t="0" r="0" b="9525"/>
            <wp:docPr id="1030290860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290860" name="Picture 1" descr="A paper with writing on i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96639" cy="418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0C23B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D482F2A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5466760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8F8B74E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489CCE41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42A15FD1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43E5A45A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BDED8DA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F31F9F7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B4F393F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953E86B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3085C77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12D003FF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969547F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6BC6CF54" w14:textId="77777777" w:rsidR="0043391E" w:rsidRDefault="0043391E" w:rsidP="00B42AE1">
      <w:pPr>
        <w:pStyle w:val="NoSpacing"/>
        <w:rPr>
          <w:b/>
          <w:bCs/>
          <w:sz w:val="32"/>
          <w:szCs w:val="32"/>
        </w:rPr>
      </w:pPr>
    </w:p>
    <w:p w14:paraId="58DB88BE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Response 2</w:t>
      </w:r>
    </w:p>
    <w:p w14:paraId="7919BD8F" w14:textId="28D8EA16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6B89FD4D" w14:textId="249912DA" w:rsidR="00B42AE1" w:rsidRDefault="007949C5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BFE2193" wp14:editId="612AE2A4">
                <wp:simplePos x="0" y="0"/>
                <wp:positionH relativeFrom="margin">
                  <wp:align>right</wp:align>
                </wp:positionH>
                <wp:positionV relativeFrom="paragraph">
                  <wp:posOffset>285115</wp:posOffset>
                </wp:positionV>
                <wp:extent cx="1285875" cy="781050"/>
                <wp:effectExtent l="0" t="0" r="28575" b="19050"/>
                <wp:wrapNone/>
                <wp:docPr id="175627321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949C5" w14:paraId="0E8B804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1475C12" w14:textId="77777777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29A3DE14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949C5" w14:paraId="75725096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8C609EA" w14:textId="77777777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077227A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949C5" w14:paraId="1815BEA5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D8A7DC5" w14:textId="77777777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507D226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53F7452" w14:textId="77777777" w:rsidR="007949C5" w:rsidRDefault="007949C5" w:rsidP="007949C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E2193" id="_x0000_s1028" type="#_x0000_t202" style="position:absolute;margin-left:50.05pt;margin-top:22.45pt;width:101.25pt;height:61.5pt;z-index:251670528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949C5" w14:paraId="0E8B804F" w14:textId="77777777" w:rsidTr="0047241E">
                        <w:tc>
                          <w:tcPr>
                            <w:tcW w:w="866" w:type="dxa"/>
                          </w:tcPr>
                          <w:p w14:paraId="01475C12" w14:textId="77777777" w:rsidR="007949C5" w:rsidRDefault="007949C5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29A3DE14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949C5" w14:paraId="75725096" w14:textId="77777777" w:rsidTr="0047241E">
                        <w:tc>
                          <w:tcPr>
                            <w:tcW w:w="866" w:type="dxa"/>
                          </w:tcPr>
                          <w:p w14:paraId="18C609EA" w14:textId="77777777" w:rsidR="007949C5" w:rsidRDefault="007949C5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077227A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949C5" w14:paraId="1815BEA5" w14:textId="77777777" w:rsidTr="0047241E">
                        <w:tc>
                          <w:tcPr>
                            <w:tcW w:w="866" w:type="dxa"/>
                          </w:tcPr>
                          <w:p w14:paraId="3D8A7DC5" w14:textId="77777777" w:rsidR="007949C5" w:rsidRDefault="007949C5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507D226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53F7452" w14:textId="77777777" w:rsidR="007949C5" w:rsidRDefault="007949C5" w:rsidP="007949C5"/>
                  </w:txbxContent>
                </v:textbox>
                <w10:wrap anchorx="margin"/>
              </v:shape>
            </w:pict>
          </mc:Fallback>
        </mc:AlternateContent>
      </w:r>
      <w:r w:rsidR="00B42AE1" w:rsidRPr="002C78D4">
        <w:rPr>
          <w:b/>
          <w:bCs/>
          <w:noProof/>
          <w:sz w:val="32"/>
          <w:szCs w:val="32"/>
        </w:rPr>
        <w:drawing>
          <wp:inline distT="0" distB="0" distL="0" distR="0" wp14:anchorId="2A679469" wp14:editId="715F47B3">
            <wp:extent cx="5372850" cy="4201111"/>
            <wp:effectExtent l="0" t="0" r="0" b="9525"/>
            <wp:docPr id="1427016347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16347" name="Picture 1" descr="A paper with writing on it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420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7519C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4929109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5D2C510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1DEB288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773DC53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2D862F3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258D56D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15008593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0111D1C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B96AAAA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1E1E2064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0412DFB" w14:textId="77777777" w:rsidR="0043391E" w:rsidRDefault="0043391E" w:rsidP="00B42AE1">
      <w:pPr>
        <w:pStyle w:val="NoSpacing"/>
        <w:rPr>
          <w:b/>
          <w:bCs/>
          <w:sz w:val="32"/>
          <w:szCs w:val="32"/>
        </w:rPr>
      </w:pPr>
    </w:p>
    <w:p w14:paraId="2FAE79A1" w14:textId="77777777" w:rsidR="0043391E" w:rsidRDefault="0043391E" w:rsidP="00B42AE1">
      <w:pPr>
        <w:pStyle w:val="NoSpacing"/>
        <w:rPr>
          <w:b/>
          <w:bCs/>
          <w:sz w:val="32"/>
          <w:szCs w:val="32"/>
        </w:rPr>
      </w:pPr>
    </w:p>
    <w:p w14:paraId="04CD4DA3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1795F22E" w14:textId="5B203BF6" w:rsidR="00B42AE1" w:rsidRDefault="006370BF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</w:t>
      </w:r>
      <w:r w:rsidR="00B42AE1">
        <w:rPr>
          <w:b/>
          <w:bCs/>
          <w:sz w:val="32"/>
          <w:szCs w:val="32"/>
        </w:rPr>
        <w:t>esponse 3</w:t>
      </w:r>
    </w:p>
    <w:p w14:paraId="6E788A6D" w14:textId="130ABD1F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1636EE3" w14:textId="115A5446" w:rsidR="00B42AE1" w:rsidRDefault="007949C5" w:rsidP="00B42AE1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5FC77D" wp14:editId="4B29A614">
                <wp:simplePos x="0" y="0"/>
                <wp:positionH relativeFrom="margin">
                  <wp:align>right</wp:align>
                </wp:positionH>
                <wp:positionV relativeFrom="paragraph">
                  <wp:posOffset>342265</wp:posOffset>
                </wp:positionV>
                <wp:extent cx="1285875" cy="781050"/>
                <wp:effectExtent l="0" t="0" r="28575" b="19050"/>
                <wp:wrapNone/>
                <wp:docPr id="129565387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949C5" w14:paraId="36D7B66B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73055F6" w14:textId="77777777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45E75BE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949C5" w14:paraId="70E8E73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C7DE9C9" w14:textId="77777777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57E7F5D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949C5" w14:paraId="1E060BD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1FB911C" w14:textId="77777777" w:rsidR="007949C5" w:rsidRDefault="007949C5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AFAAE86" w14:textId="77777777" w:rsidR="007949C5" w:rsidRDefault="007949C5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69021E89" w14:textId="77777777" w:rsidR="007949C5" w:rsidRDefault="007949C5" w:rsidP="007949C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FC77D" id="_x0000_s1029" type="#_x0000_t202" style="position:absolute;margin-left:50.05pt;margin-top:26.95pt;width:101.25pt;height:61.5pt;z-index:251672576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949C5" w14:paraId="36D7B66B" w14:textId="77777777" w:rsidTr="0047241E">
                        <w:tc>
                          <w:tcPr>
                            <w:tcW w:w="866" w:type="dxa"/>
                          </w:tcPr>
                          <w:p w14:paraId="273055F6" w14:textId="77777777" w:rsidR="007949C5" w:rsidRDefault="007949C5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45E75BE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949C5" w14:paraId="70E8E73A" w14:textId="77777777" w:rsidTr="0047241E">
                        <w:tc>
                          <w:tcPr>
                            <w:tcW w:w="866" w:type="dxa"/>
                          </w:tcPr>
                          <w:p w14:paraId="0C7DE9C9" w14:textId="77777777" w:rsidR="007949C5" w:rsidRDefault="007949C5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57E7F5D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949C5" w14:paraId="1E060BDF" w14:textId="77777777" w:rsidTr="0047241E">
                        <w:tc>
                          <w:tcPr>
                            <w:tcW w:w="866" w:type="dxa"/>
                          </w:tcPr>
                          <w:p w14:paraId="31FB911C" w14:textId="77777777" w:rsidR="007949C5" w:rsidRDefault="007949C5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AFAAE86" w14:textId="77777777" w:rsidR="007949C5" w:rsidRDefault="007949C5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69021E89" w14:textId="77777777" w:rsidR="007949C5" w:rsidRDefault="007949C5" w:rsidP="007949C5"/>
                  </w:txbxContent>
                </v:textbox>
                <w10:wrap anchorx="margin"/>
              </v:shape>
            </w:pict>
          </mc:Fallback>
        </mc:AlternateContent>
      </w:r>
      <w:r w:rsidR="00B42AE1" w:rsidRPr="003D1477">
        <w:rPr>
          <w:b/>
          <w:bCs/>
          <w:noProof/>
          <w:sz w:val="32"/>
          <w:szCs w:val="32"/>
        </w:rPr>
        <w:drawing>
          <wp:inline distT="0" distB="0" distL="0" distR="0" wp14:anchorId="5EB2139A" wp14:editId="2DDA3502">
            <wp:extent cx="5182323" cy="4020111"/>
            <wp:effectExtent l="0" t="0" r="0" b="0"/>
            <wp:docPr id="1833562874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562874" name="Picture 1" descr="A paper with writing on it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2323" cy="402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1B488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1C97BCD8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43472A1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6B1E3AE4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1C623B5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954995E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2D8C70FC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FD7491D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011CC803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4831D2E9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A751AD9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993D2D8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770C8467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36405EC0" w14:textId="77777777" w:rsidR="00B42AE1" w:rsidRDefault="00B42AE1" w:rsidP="00B42AE1">
      <w:pPr>
        <w:pStyle w:val="NoSpacing"/>
        <w:rPr>
          <w:b/>
          <w:bCs/>
          <w:sz w:val="32"/>
          <w:szCs w:val="32"/>
        </w:rPr>
      </w:pPr>
    </w:p>
    <w:p w14:paraId="54FA0519" w14:textId="77777777" w:rsidR="00F821B9" w:rsidRDefault="00F821B9" w:rsidP="00D45DCE">
      <w:pPr>
        <w:pStyle w:val="NoSpacing"/>
        <w:spacing w:line="360" w:lineRule="auto"/>
        <w:rPr>
          <w:b/>
          <w:bCs/>
          <w:sz w:val="32"/>
          <w:szCs w:val="32"/>
        </w:rPr>
      </w:pPr>
    </w:p>
    <w:p w14:paraId="0773A164" w14:textId="5B461366" w:rsidR="0048012C" w:rsidRDefault="0048012C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ACTIVITY </w:t>
      </w:r>
      <w:r w:rsidR="00B42AE1">
        <w:rPr>
          <w:b/>
          <w:bCs/>
          <w:sz w:val="32"/>
          <w:szCs w:val="32"/>
        </w:rPr>
        <w:t>5</w:t>
      </w:r>
      <w:r>
        <w:rPr>
          <w:b/>
          <w:bCs/>
          <w:sz w:val="32"/>
          <w:szCs w:val="32"/>
        </w:rPr>
        <w:t xml:space="preserve">   Question 20 Paper 1 June 2024</w:t>
      </w:r>
    </w:p>
    <w:p w14:paraId="6F11A939" w14:textId="22E7E91D" w:rsidR="0048012C" w:rsidRDefault="0048012C" w:rsidP="0048012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Complete this question without looking at the mark scheme, and then mark your own work.  Are there other solutions not in the scheme?</w:t>
      </w:r>
    </w:p>
    <w:p w14:paraId="1395F216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</w:t>
      </w:r>
      <w:r w:rsidRPr="0048012C">
        <w:rPr>
          <w:b/>
          <w:bCs/>
          <w:noProof/>
          <w:sz w:val="32"/>
          <w:szCs w:val="32"/>
        </w:rPr>
        <w:drawing>
          <wp:inline distT="0" distB="0" distL="0" distR="0" wp14:anchorId="57142BA2" wp14:editId="3BDAC875">
            <wp:extent cx="5495925" cy="7351173"/>
            <wp:effectExtent l="0" t="0" r="0" b="2540"/>
            <wp:docPr id="1943832823" name="Picture 1" descr="A paper with a diagram and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832823" name="Picture 1" descr="A paper with a diagram and text&#10;&#10;Description automatically generated with medium confidenc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97938" cy="735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4EB90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727DEEA4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6439092E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Mark Scheme</w:t>
      </w:r>
    </w:p>
    <w:p w14:paraId="7B22106F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  <w:r w:rsidRPr="0048012C">
        <w:rPr>
          <w:b/>
          <w:bCs/>
          <w:noProof/>
          <w:sz w:val="32"/>
          <w:szCs w:val="32"/>
        </w:rPr>
        <w:drawing>
          <wp:inline distT="0" distB="0" distL="0" distR="0" wp14:anchorId="53490BD7" wp14:editId="3458210E">
            <wp:extent cx="6548120" cy="3350895"/>
            <wp:effectExtent l="0" t="0" r="5080" b="1905"/>
            <wp:docPr id="73352663" name="Picture 1" descr="A white sheet with black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52663" name="Picture 1" descr="A white sheet with black text and numbers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35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D73A6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1EAA94ED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112017F9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17447710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38985EDB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487BBA52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4DA7AF8F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3506DDA3" w14:textId="77777777" w:rsidR="0048012C" w:rsidRDefault="0048012C" w:rsidP="0048012C">
      <w:pPr>
        <w:pStyle w:val="NoSpacing"/>
        <w:rPr>
          <w:b/>
          <w:bCs/>
          <w:sz w:val="32"/>
          <w:szCs w:val="32"/>
        </w:rPr>
      </w:pPr>
    </w:p>
    <w:p w14:paraId="50FCB441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3FAE66F4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29BDBE61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1F7C9264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3264BC20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40B00D82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3ABAE2C7" w14:textId="77777777" w:rsidR="001C6E07" w:rsidRDefault="001C6E07" w:rsidP="0048012C">
      <w:pPr>
        <w:pStyle w:val="NoSpacing"/>
        <w:rPr>
          <w:b/>
          <w:bCs/>
          <w:sz w:val="32"/>
          <w:szCs w:val="32"/>
        </w:rPr>
      </w:pPr>
    </w:p>
    <w:p w14:paraId="21B64DDB" w14:textId="77777777" w:rsidR="0041296F" w:rsidRDefault="0041296F" w:rsidP="001C6E07">
      <w:pPr>
        <w:pStyle w:val="NoSpacing"/>
        <w:rPr>
          <w:b/>
          <w:bCs/>
          <w:sz w:val="32"/>
          <w:szCs w:val="32"/>
        </w:rPr>
      </w:pPr>
    </w:p>
    <w:p w14:paraId="76337205" w14:textId="77777777" w:rsidR="0043391E" w:rsidRDefault="0043391E" w:rsidP="001C6E07">
      <w:pPr>
        <w:pStyle w:val="NoSpacing"/>
        <w:rPr>
          <w:b/>
          <w:bCs/>
          <w:sz w:val="32"/>
          <w:szCs w:val="32"/>
        </w:rPr>
      </w:pPr>
    </w:p>
    <w:p w14:paraId="4E6EB258" w14:textId="77777777" w:rsidR="0043391E" w:rsidRDefault="0043391E" w:rsidP="001C6E07">
      <w:pPr>
        <w:pStyle w:val="NoSpacing"/>
        <w:rPr>
          <w:b/>
          <w:bCs/>
          <w:sz w:val="32"/>
          <w:szCs w:val="32"/>
        </w:rPr>
      </w:pPr>
    </w:p>
    <w:p w14:paraId="70EB8736" w14:textId="6499D699" w:rsidR="00F821B9" w:rsidRDefault="00F821B9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ACTIVITY 6</w:t>
      </w:r>
    </w:p>
    <w:p w14:paraId="283CA3B2" w14:textId="16A27191" w:rsidR="001C6E07" w:rsidRDefault="001C6E07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Question 20 Paper 1H June 2024</w:t>
      </w:r>
    </w:p>
    <w:p w14:paraId="3960A18E" w14:textId="77777777" w:rsidR="001C6E07" w:rsidRDefault="001C6E07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1</w:t>
      </w:r>
    </w:p>
    <w:p w14:paraId="4B229FC6" w14:textId="72FDFA12" w:rsidR="001C6E07" w:rsidRDefault="00DD21FD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6F8C63" wp14:editId="023B73AA">
                <wp:simplePos x="0" y="0"/>
                <wp:positionH relativeFrom="column">
                  <wp:posOffset>5544185</wp:posOffset>
                </wp:positionH>
                <wp:positionV relativeFrom="paragraph">
                  <wp:posOffset>1194435</wp:posOffset>
                </wp:positionV>
                <wp:extent cx="1285875" cy="1019175"/>
                <wp:effectExtent l="0" t="0" r="28575" b="28575"/>
                <wp:wrapNone/>
                <wp:docPr id="37357126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019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DD21FD" w14:paraId="11FC720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7295A84" w14:textId="77777777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8828386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DD21FD" w14:paraId="67894A7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CAFB29E" w14:textId="1C885741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B6407BB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DD21FD" w14:paraId="6C107EAE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B460378" w14:textId="41F960DC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7FFD162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DD21FD" w14:paraId="4D535753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4F54A1D" w14:textId="5113F0EA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7129028A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8FB1758" w14:textId="77777777" w:rsidR="00DD21FD" w:rsidRDefault="00DD21FD" w:rsidP="00DD21F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F8C63" id="_x0000_s1030" type="#_x0000_t202" style="position:absolute;margin-left:436.55pt;margin-top:94.05pt;width:101.25pt;height:80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DD21FD" w14:paraId="11FC720A" w14:textId="77777777" w:rsidTr="0047241E">
                        <w:tc>
                          <w:tcPr>
                            <w:tcW w:w="866" w:type="dxa"/>
                          </w:tcPr>
                          <w:p w14:paraId="77295A84" w14:textId="77777777" w:rsidR="00DD21FD" w:rsidRDefault="00DD21F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8828386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DD21FD" w14:paraId="67894A7A" w14:textId="77777777" w:rsidTr="0047241E">
                        <w:tc>
                          <w:tcPr>
                            <w:tcW w:w="866" w:type="dxa"/>
                          </w:tcPr>
                          <w:p w14:paraId="1CAFB29E" w14:textId="1C885741" w:rsidR="00DD21FD" w:rsidRDefault="00DD21F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B6407BB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DD21FD" w14:paraId="6C107EAE" w14:textId="77777777" w:rsidTr="0047241E">
                        <w:tc>
                          <w:tcPr>
                            <w:tcW w:w="866" w:type="dxa"/>
                          </w:tcPr>
                          <w:p w14:paraId="2B460378" w14:textId="41F960DC" w:rsidR="00DD21FD" w:rsidRDefault="00DD21F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7FFD162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DD21FD" w14:paraId="4D535753" w14:textId="77777777" w:rsidTr="0047241E">
                        <w:tc>
                          <w:tcPr>
                            <w:tcW w:w="866" w:type="dxa"/>
                          </w:tcPr>
                          <w:p w14:paraId="24F54A1D" w14:textId="5113F0EA" w:rsidR="00DD21FD" w:rsidRDefault="00DD21FD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7129028A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8FB1758" w14:textId="77777777" w:rsidR="00DD21FD" w:rsidRDefault="00DD21FD" w:rsidP="00DD21FD"/>
                  </w:txbxContent>
                </v:textbox>
              </v:shape>
            </w:pict>
          </mc:Fallback>
        </mc:AlternateContent>
      </w:r>
      <w:r w:rsidR="001C6E07">
        <w:rPr>
          <w:b/>
          <w:bCs/>
          <w:sz w:val="32"/>
          <w:szCs w:val="32"/>
        </w:rPr>
        <w:t xml:space="preserve">            </w:t>
      </w:r>
      <w:r w:rsidR="001C6E07" w:rsidRPr="00B07134">
        <w:rPr>
          <w:b/>
          <w:bCs/>
          <w:noProof/>
          <w:sz w:val="32"/>
          <w:szCs w:val="32"/>
        </w:rPr>
        <w:drawing>
          <wp:inline distT="0" distB="0" distL="0" distR="0" wp14:anchorId="3DB57F1D" wp14:editId="76DA5166">
            <wp:extent cx="4943475" cy="6896337"/>
            <wp:effectExtent l="0" t="0" r="0" b="0"/>
            <wp:docPr id="360939184" name="Picture 1" descr="A paper with math equations and formul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249794" name="Picture 1" descr="A paper with math equations and formulas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55635" cy="691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84AF2" w14:textId="77777777" w:rsidR="001C6E07" w:rsidRDefault="001C6E07" w:rsidP="001C6E07">
      <w:pPr>
        <w:pStyle w:val="NoSpacing"/>
        <w:rPr>
          <w:b/>
          <w:bCs/>
          <w:sz w:val="32"/>
          <w:szCs w:val="32"/>
        </w:rPr>
      </w:pPr>
    </w:p>
    <w:p w14:paraId="783FDB7C" w14:textId="77777777" w:rsidR="001C6E07" w:rsidRDefault="001C6E07" w:rsidP="001C6E07">
      <w:pPr>
        <w:pStyle w:val="NoSpacing"/>
        <w:rPr>
          <w:b/>
          <w:bCs/>
          <w:sz w:val="32"/>
          <w:szCs w:val="32"/>
        </w:rPr>
      </w:pPr>
    </w:p>
    <w:p w14:paraId="13B52B6C" w14:textId="77777777" w:rsidR="0043391E" w:rsidRDefault="0043391E" w:rsidP="001C6E07">
      <w:pPr>
        <w:pStyle w:val="NoSpacing"/>
        <w:rPr>
          <w:b/>
          <w:bCs/>
          <w:sz w:val="32"/>
          <w:szCs w:val="32"/>
        </w:rPr>
      </w:pPr>
    </w:p>
    <w:p w14:paraId="44D41F61" w14:textId="450CB629" w:rsidR="001C6E07" w:rsidRDefault="001C6E07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Response 2</w:t>
      </w:r>
    </w:p>
    <w:p w14:paraId="18C4A57B" w14:textId="77777777" w:rsidR="001C6E07" w:rsidRDefault="001C6E07" w:rsidP="001C6E07">
      <w:pPr>
        <w:pStyle w:val="NoSpacing"/>
        <w:rPr>
          <w:b/>
          <w:bCs/>
          <w:sz w:val="32"/>
          <w:szCs w:val="32"/>
        </w:rPr>
      </w:pPr>
    </w:p>
    <w:p w14:paraId="4B0D1FF9" w14:textId="2E440234" w:rsidR="001C6E07" w:rsidRDefault="00DD21FD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215402A" wp14:editId="6DC556D0">
                <wp:simplePos x="0" y="0"/>
                <wp:positionH relativeFrom="column">
                  <wp:posOffset>5372735</wp:posOffset>
                </wp:positionH>
                <wp:positionV relativeFrom="paragraph">
                  <wp:posOffset>1101090</wp:posOffset>
                </wp:positionV>
                <wp:extent cx="1285875" cy="1019175"/>
                <wp:effectExtent l="0" t="0" r="28575" b="28575"/>
                <wp:wrapNone/>
                <wp:docPr id="9135993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019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DD21FD" w14:paraId="1BF4C5C3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564F1E6" w14:textId="77777777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CA0B2B6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DD21FD" w14:paraId="57FA0A0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85394EC" w14:textId="77777777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984D55C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DD21FD" w14:paraId="0690C88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E5FA60E" w14:textId="77777777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26723610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DD21FD" w14:paraId="06C0AEC3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B6985CE" w14:textId="77777777" w:rsidR="00DD21FD" w:rsidRDefault="00DD21FD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A3F3AD5" w14:textId="77777777" w:rsidR="00DD21FD" w:rsidRDefault="00DD21F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28FD16DA" w14:textId="77777777" w:rsidR="00DD21FD" w:rsidRDefault="00DD21FD" w:rsidP="00DD21F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5402A" id="_x0000_s1031" type="#_x0000_t202" style="position:absolute;margin-left:423.05pt;margin-top:86.7pt;width:101.25pt;height:80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DD21FD" w14:paraId="1BF4C5C3" w14:textId="77777777" w:rsidTr="0047241E">
                        <w:tc>
                          <w:tcPr>
                            <w:tcW w:w="866" w:type="dxa"/>
                          </w:tcPr>
                          <w:p w14:paraId="1564F1E6" w14:textId="77777777" w:rsidR="00DD21FD" w:rsidRDefault="00DD21F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CA0B2B6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DD21FD" w14:paraId="57FA0A07" w14:textId="77777777" w:rsidTr="0047241E">
                        <w:tc>
                          <w:tcPr>
                            <w:tcW w:w="866" w:type="dxa"/>
                          </w:tcPr>
                          <w:p w14:paraId="185394EC" w14:textId="77777777" w:rsidR="00DD21FD" w:rsidRDefault="00DD21F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984D55C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DD21FD" w14:paraId="0690C887" w14:textId="77777777" w:rsidTr="0047241E">
                        <w:tc>
                          <w:tcPr>
                            <w:tcW w:w="866" w:type="dxa"/>
                          </w:tcPr>
                          <w:p w14:paraId="2E5FA60E" w14:textId="77777777" w:rsidR="00DD21FD" w:rsidRDefault="00DD21F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26723610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DD21FD" w14:paraId="06C0AEC3" w14:textId="77777777" w:rsidTr="0047241E">
                        <w:tc>
                          <w:tcPr>
                            <w:tcW w:w="866" w:type="dxa"/>
                          </w:tcPr>
                          <w:p w14:paraId="7B6985CE" w14:textId="77777777" w:rsidR="00DD21FD" w:rsidRDefault="00DD21FD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A3F3AD5" w14:textId="77777777" w:rsidR="00DD21FD" w:rsidRDefault="00DD21FD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28FD16DA" w14:textId="77777777" w:rsidR="00DD21FD" w:rsidRDefault="00DD21FD" w:rsidP="00DD21FD"/>
                  </w:txbxContent>
                </v:textbox>
              </v:shape>
            </w:pict>
          </mc:Fallback>
        </mc:AlternateContent>
      </w:r>
      <w:r w:rsidR="001C6E07" w:rsidRPr="00B07134">
        <w:rPr>
          <w:b/>
          <w:bCs/>
          <w:noProof/>
          <w:sz w:val="32"/>
          <w:szCs w:val="32"/>
        </w:rPr>
        <w:drawing>
          <wp:inline distT="0" distB="0" distL="0" distR="0" wp14:anchorId="3071BC67" wp14:editId="1655891F">
            <wp:extent cx="5591175" cy="7968781"/>
            <wp:effectExtent l="0" t="0" r="0" b="0"/>
            <wp:docPr id="587079052" name="Picture 1" descr="A paper with math equations and formul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36248" name="Picture 1" descr="A paper with math equations and formulas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93870" cy="797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E9D6E" w14:textId="77777777" w:rsidR="0043391E" w:rsidRDefault="0043391E" w:rsidP="001C6E07">
      <w:pPr>
        <w:pStyle w:val="NoSpacing"/>
        <w:rPr>
          <w:b/>
          <w:bCs/>
          <w:sz w:val="32"/>
          <w:szCs w:val="32"/>
          <w:u w:val="single"/>
        </w:rPr>
      </w:pPr>
    </w:p>
    <w:p w14:paraId="2BDD985F" w14:textId="1393A8C7" w:rsidR="001C6E07" w:rsidRDefault="007125DD" w:rsidP="001C6E07">
      <w:pPr>
        <w:pStyle w:val="NoSpacing"/>
        <w:rPr>
          <w:b/>
          <w:bCs/>
          <w:sz w:val="32"/>
          <w:szCs w:val="32"/>
        </w:rPr>
      </w:pPr>
      <w:r w:rsidRPr="0041296F">
        <w:rPr>
          <w:b/>
          <w:bCs/>
          <w:sz w:val="32"/>
          <w:szCs w:val="32"/>
          <w:u w:val="single"/>
        </w:rPr>
        <w:lastRenderedPageBreak/>
        <w:t xml:space="preserve">Activity </w:t>
      </w:r>
      <w:proofErr w:type="gramStart"/>
      <w:r w:rsidR="00F821B9" w:rsidRPr="0041296F">
        <w:rPr>
          <w:b/>
          <w:bCs/>
          <w:sz w:val="32"/>
          <w:szCs w:val="32"/>
          <w:u w:val="single"/>
        </w:rPr>
        <w:t>7</w:t>
      </w:r>
      <w:r>
        <w:rPr>
          <w:b/>
          <w:bCs/>
          <w:sz w:val="32"/>
          <w:szCs w:val="32"/>
        </w:rPr>
        <w:t xml:space="preserve">  Extended</w:t>
      </w:r>
      <w:proofErr w:type="gramEnd"/>
      <w:r>
        <w:rPr>
          <w:b/>
          <w:bCs/>
          <w:sz w:val="32"/>
          <w:szCs w:val="32"/>
        </w:rPr>
        <w:t xml:space="preserve"> response questions.</w:t>
      </w:r>
    </w:p>
    <w:p w14:paraId="5A85985A" w14:textId="5B0A8DA4" w:rsidR="007125DD" w:rsidRDefault="007125DD" w:rsidP="001C6E07">
      <w:pPr>
        <w:pStyle w:val="NoSpacing"/>
        <w:rPr>
          <w:b/>
          <w:bCs/>
          <w:sz w:val="32"/>
          <w:szCs w:val="32"/>
        </w:rPr>
      </w:pPr>
    </w:p>
    <w:p w14:paraId="7ABDB67A" w14:textId="7CC4F9FD" w:rsidR="007125DD" w:rsidRDefault="007125DD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Question 20 </w:t>
      </w:r>
      <w:r w:rsidR="00114F47">
        <w:rPr>
          <w:b/>
          <w:bCs/>
          <w:sz w:val="32"/>
          <w:szCs w:val="32"/>
        </w:rPr>
        <w:t>Paper 1HR June 2024</w:t>
      </w:r>
    </w:p>
    <w:p w14:paraId="3AEC0F9C" w14:textId="079E671D" w:rsidR="00114F47" w:rsidRDefault="00114F47" w:rsidP="001C6E07">
      <w:pPr>
        <w:pStyle w:val="NoSpacing"/>
        <w:rPr>
          <w:b/>
          <w:bCs/>
          <w:sz w:val="32"/>
          <w:szCs w:val="32"/>
        </w:rPr>
      </w:pPr>
    </w:p>
    <w:p w14:paraId="128CD50F" w14:textId="1945FBFE" w:rsidR="00114F47" w:rsidRDefault="00114F47" w:rsidP="001C6E07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1</w:t>
      </w:r>
    </w:p>
    <w:p w14:paraId="294FF86F" w14:textId="77777777" w:rsidR="00114F47" w:rsidRDefault="00114F47" w:rsidP="001C6E07">
      <w:pPr>
        <w:pStyle w:val="NoSpacing"/>
        <w:rPr>
          <w:b/>
          <w:bCs/>
          <w:sz w:val="32"/>
          <w:szCs w:val="32"/>
        </w:rPr>
      </w:pPr>
    </w:p>
    <w:p w14:paraId="1E15A3FD" w14:textId="630F89A8" w:rsidR="0048012C" w:rsidRDefault="007D25DA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20CE57" wp14:editId="4B709281">
                <wp:simplePos x="0" y="0"/>
                <wp:positionH relativeFrom="column">
                  <wp:posOffset>5458460</wp:posOffset>
                </wp:positionH>
                <wp:positionV relativeFrom="paragraph">
                  <wp:posOffset>1108074</wp:posOffset>
                </wp:positionV>
                <wp:extent cx="1285875" cy="1285875"/>
                <wp:effectExtent l="0" t="0" r="28575" b="28575"/>
                <wp:wrapNone/>
                <wp:docPr id="162050352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285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25DA" w14:paraId="076D271E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4CBC1598" w14:textId="38B14075" w:rsidR="007D25DA" w:rsidRDefault="007D25DA" w:rsidP="0047241E">
                                  <w:pPr>
                                    <w:jc w:val="center"/>
                                  </w:pPr>
                                  <w:r>
                                    <w:t>aM1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6954461" w14:textId="77777777" w:rsidR="007D25DA" w:rsidRDefault="007D25D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25DA" w14:paraId="6C9D5A62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1825044" w14:textId="0302A5B8" w:rsidR="007D25DA" w:rsidRDefault="007D25DA" w:rsidP="0047241E">
                                  <w:pPr>
                                    <w:jc w:val="center"/>
                                  </w:pPr>
                                  <w:r>
                                    <w:t>aM1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7F4DF42D" w14:textId="77777777" w:rsidR="007D25DA" w:rsidRDefault="007D25D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25DA" w14:paraId="2F55BD5D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BA14687" w14:textId="179C35D3" w:rsidR="007D25DA" w:rsidRDefault="007D25DA" w:rsidP="0047241E">
                                  <w:pPr>
                                    <w:jc w:val="center"/>
                                  </w:pPr>
                                  <w:r>
                                    <w:t>aA1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251B9CA9" w14:textId="77777777" w:rsidR="007D25DA" w:rsidRDefault="007D25D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34E56B78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EC7755D" w14:textId="09E61E15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4EE4BF9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604FD4A6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234BFF7" w14:textId="2107079E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CB53F72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74E5495" w14:textId="77777777" w:rsidR="007D25DA" w:rsidRDefault="007D25DA" w:rsidP="007D25D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0CE57" id="_x0000_s1032" type="#_x0000_t202" style="position:absolute;margin-left:429.8pt;margin-top:87.25pt;width:101.25pt;height:101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25DA" w14:paraId="076D271E" w14:textId="77777777" w:rsidTr="0047241E">
                        <w:tc>
                          <w:tcPr>
                            <w:tcW w:w="866" w:type="dxa"/>
                          </w:tcPr>
                          <w:p w14:paraId="4CBC1598" w14:textId="38B14075" w:rsidR="007D25DA" w:rsidRDefault="007D25DA" w:rsidP="0047241E">
                            <w:pPr>
                              <w:jc w:val="center"/>
                            </w:pPr>
                            <w:r>
                              <w:t>aM1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6954461" w14:textId="77777777" w:rsidR="007D25DA" w:rsidRDefault="007D25D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25DA" w14:paraId="6C9D5A62" w14:textId="77777777" w:rsidTr="0047241E">
                        <w:tc>
                          <w:tcPr>
                            <w:tcW w:w="866" w:type="dxa"/>
                          </w:tcPr>
                          <w:p w14:paraId="01825044" w14:textId="0302A5B8" w:rsidR="007D25DA" w:rsidRDefault="007D25DA" w:rsidP="0047241E">
                            <w:pPr>
                              <w:jc w:val="center"/>
                            </w:pPr>
                            <w:r>
                              <w:t>aM1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7F4DF42D" w14:textId="77777777" w:rsidR="007D25DA" w:rsidRDefault="007D25D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25DA" w14:paraId="2F55BD5D" w14:textId="77777777" w:rsidTr="0047241E">
                        <w:tc>
                          <w:tcPr>
                            <w:tcW w:w="866" w:type="dxa"/>
                          </w:tcPr>
                          <w:p w14:paraId="6BA14687" w14:textId="179C35D3" w:rsidR="007D25DA" w:rsidRDefault="007D25DA" w:rsidP="0047241E">
                            <w:pPr>
                              <w:jc w:val="center"/>
                            </w:pPr>
                            <w:r>
                              <w:t>aA1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251B9CA9" w14:textId="77777777" w:rsidR="007D25DA" w:rsidRDefault="007D25D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34E56B78" w14:textId="77777777" w:rsidTr="0047241E">
                        <w:tc>
                          <w:tcPr>
                            <w:tcW w:w="866" w:type="dxa"/>
                          </w:tcPr>
                          <w:p w14:paraId="2EC7755D" w14:textId="09E61E15" w:rsidR="005E1DEC" w:rsidRDefault="005E1DEC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4EE4BF9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604FD4A6" w14:textId="77777777" w:rsidTr="0047241E">
                        <w:tc>
                          <w:tcPr>
                            <w:tcW w:w="866" w:type="dxa"/>
                          </w:tcPr>
                          <w:p w14:paraId="5234BFF7" w14:textId="2107079E" w:rsidR="005E1DEC" w:rsidRDefault="005E1DEC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CB53F72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74E5495" w14:textId="77777777" w:rsidR="007D25DA" w:rsidRDefault="007D25DA" w:rsidP="007D25DA"/>
                  </w:txbxContent>
                </v:textbox>
              </v:shape>
            </w:pict>
          </mc:Fallback>
        </mc:AlternateContent>
      </w:r>
      <w:r w:rsidR="00114F47">
        <w:rPr>
          <w:b/>
          <w:bCs/>
          <w:sz w:val="32"/>
          <w:szCs w:val="32"/>
        </w:rPr>
        <w:t xml:space="preserve">      </w:t>
      </w:r>
      <w:r w:rsidR="00114F47" w:rsidRPr="00114F47">
        <w:rPr>
          <w:b/>
          <w:bCs/>
          <w:noProof/>
          <w:sz w:val="32"/>
          <w:szCs w:val="32"/>
        </w:rPr>
        <w:drawing>
          <wp:inline distT="0" distB="0" distL="0" distR="0" wp14:anchorId="7DAE2A7A" wp14:editId="27111AC7">
            <wp:extent cx="5038725" cy="7111683"/>
            <wp:effectExtent l="0" t="0" r="0" b="0"/>
            <wp:docPr id="501944395" name="Picture 1" descr="A paper with equation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944395" name="Picture 1" descr="A paper with equations and numbers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40127" cy="7113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3D06D" w14:textId="2DC82D1D" w:rsidR="00114F47" w:rsidRDefault="00114F47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Response 2</w:t>
      </w:r>
    </w:p>
    <w:p w14:paraId="4992B16C" w14:textId="77777777" w:rsidR="00114F47" w:rsidRDefault="00114F47" w:rsidP="003D431C">
      <w:pPr>
        <w:pStyle w:val="NoSpacing"/>
        <w:rPr>
          <w:b/>
          <w:bCs/>
          <w:sz w:val="32"/>
          <w:szCs w:val="32"/>
        </w:rPr>
      </w:pPr>
    </w:p>
    <w:p w14:paraId="5509A378" w14:textId="26E532F6" w:rsidR="008D71DE" w:rsidRDefault="005E1DEC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1E0DE95" wp14:editId="6F045741">
                <wp:simplePos x="0" y="0"/>
                <wp:positionH relativeFrom="column">
                  <wp:posOffset>5486400</wp:posOffset>
                </wp:positionH>
                <wp:positionV relativeFrom="paragraph">
                  <wp:posOffset>389890</wp:posOffset>
                </wp:positionV>
                <wp:extent cx="1285875" cy="1285875"/>
                <wp:effectExtent l="0" t="0" r="28575" b="28575"/>
                <wp:wrapNone/>
                <wp:docPr id="195350999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285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5E1DEC" w14:paraId="2F8C95DB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7C21DD1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aM1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CFEA1A8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474A379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F5DB4A5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aM1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8E7FFBA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16003E18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5449952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aA1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3BA8800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2AEBD2A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25AED3F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54C4B27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05FD9E86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3FD7FC7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F1BBBBA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6DB726E3" w14:textId="77777777" w:rsidR="005E1DEC" w:rsidRDefault="005E1DEC" w:rsidP="005E1D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0DE95" id="_x0000_s1033" type="#_x0000_t202" style="position:absolute;margin-left:6in;margin-top:30.7pt;width:101.25pt;height:101.2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5E1DEC" w14:paraId="2F8C95DB" w14:textId="77777777" w:rsidTr="0047241E">
                        <w:tc>
                          <w:tcPr>
                            <w:tcW w:w="866" w:type="dxa"/>
                          </w:tcPr>
                          <w:p w14:paraId="27C21DD1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aM1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CFEA1A8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474A379F" w14:textId="77777777" w:rsidTr="0047241E">
                        <w:tc>
                          <w:tcPr>
                            <w:tcW w:w="866" w:type="dxa"/>
                          </w:tcPr>
                          <w:p w14:paraId="3F5DB4A5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aM1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8E7FFBA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16003E18" w14:textId="77777777" w:rsidTr="0047241E">
                        <w:tc>
                          <w:tcPr>
                            <w:tcW w:w="866" w:type="dxa"/>
                          </w:tcPr>
                          <w:p w14:paraId="05449952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aA1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3BA8800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2AEBD2AA" w14:textId="77777777" w:rsidTr="0047241E">
                        <w:tc>
                          <w:tcPr>
                            <w:tcW w:w="866" w:type="dxa"/>
                          </w:tcPr>
                          <w:p w14:paraId="225AED3F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54C4B27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05FD9E86" w14:textId="77777777" w:rsidTr="0047241E">
                        <w:tc>
                          <w:tcPr>
                            <w:tcW w:w="866" w:type="dxa"/>
                          </w:tcPr>
                          <w:p w14:paraId="33FD7FC7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F1BBBBA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6DB726E3" w14:textId="77777777" w:rsidR="005E1DEC" w:rsidRDefault="005E1DEC" w:rsidP="005E1DEC"/>
                  </w:txbxContent>
                </v:textbox>
              </v:shape>
            </w:pict>
          </mc:Fallback>
        </mc:AlternateContent>
      </w:r>
      <w:r w:rsidR="008D71DE">
        <w:rPr>
          <w:b/>
          <w:bCs/>
          <w:sz w:val="32"/>
          <w:szCs w:val="32"/>
        </w:rPr>
        <w:t xml:space="preserve">    </w:t>
      </w:r>
      <w:r w:rsidR="008D71DE" w:rsidRPr="008D71DE">
        <w:rPr>
          <w:b/>
          <w:bCs/>
          <w:noProof/>
          <w:sz w:val="32"/>
          <w:szCs w:val="32"/>
        </w:rPr>
        <w:drawing>
          <wp:inline distT="0" distB="0" distL="0" distR="0" wp14:anchorId="29F34852" wp14:editId="37D3B511">
            <wp:extent cx="5210175" cy="7614057"/>
            <wp:effectExtent l="0" t="0" r="0" b="6350"/>
            <wp:docPr id="548086933" name="Picture 1" descr="A paper with mathematical equation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86933" name="Picture 1" descr="A paper with mathematical equations and numbers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14260" cy="7620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690F3" w14:textId="77777777" w:rsidR="005E1DEC" w:rsidRDefault="005E1DEC" w:rsidP="003D431C">
      <w:pPr>
        <w:pStyle w:val="NoSpacing"/>
        <w:rPr>
          <w:b/>
          <w:bCs/>
          <w:sz w:val="32"/>
          <w:szCs w:val="32"/>
          <w:u w:val="single"/>
        </w:rPr>
      </w:pPr>
    </w:p>
    <w:p w14:paraId="100FA6CB" w14:textId="77777777" w:rsidR="005E1DEC" w:rsidRDefault="005E1DEC" w:rsidP="003D431C">
      <w:pPr>
        <w:pStyle w:val="NoSpacing"/>
        <w:rPr>
          <w:b/>
          <w:bCs/>
          <w:sz w:val="32"/>
          <w:szCs w:val="32"/>
          <w:u w:val="single"/>
        </w:rPr>
      </w:pPr>
    </w:p>
    <w:p w14:paraId="43DE2C7B" w14:textId="437E6BB9" w:rsidR="00505833" w:rsidRPr="0041296F" w:rsidRDefault="00505833" w:rsidP="003D431C">
      <w:pPr>
        <w:pStyle w:val="NoSpacing"/>
        <w:rPr>
          <w:b/>
          <w:bCs/>
          <w:sz w:val="32"/>
          <w:szCs w:val="32"/>
          <w:u w:val="single"/>
        </w:rPr>
      </w:pPr>
      <w:r w:rsidRPr="0041296F">
        <w:rPr>
          <w:b/>
          <w:bCs/>
          <w:sz w:val="32"/>
          <w:szCs w:val="32"/>
          <w:u w:val="single"/>
        </w:rPr>
        <w:lastRenderedPageBreak/>
        <w:t xml:space="preserve">ACTIVITY </w:t>
      </w:r>
      <w:r w:rsidR="00722DEC" w:rsidRPr="0041296F">
        <w:rPr>
          <w:b/>
          <w:bCs/>
          <w:sz w:val="32"/>
          <w:szCs w:val="32"/>
          <w:u w:val="single"/>
        </w:rPr>
        <w:t>7</w:t>
      </w:r>
      <w:r w:rsidRPr="0041296F">
        <w:rPr>
          <w:b/>
          <w:bCs/>
          <w:sz w:val="32"/>
          <w:szCs w:val="32"/>
          <w:u w:val="single"/>
        </w:rPr>
        <w:t xml:space="preserve"> CONTINUED </w:t>
      </w:r>
    </w:p>
    <w:p w14:paraId="3878277F" w14:textId="100250B0" w:rsidR="002C78D4" w:rsidRDefault="00505833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Question 16 Paper 2H June 2024</w:t>
      </w:r>
    </w:p>
    <w:p w14:paraId="3CC1A9DF" w14:textId="71C062FD" w:rsidR="00505833" w:rsidRDefault="00D953A4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1</w:t>
      </w:r>
    </w:p>
    <w:p w14:paraId="7EBF2E9A" w14:textId="151EFAA1" w:rsidR="00D953A4" w:rsidRDefault="005E1DEC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081BB18" wp14:editId="44D1C3CE">
                <wp:simplePos x="0" y="0"/>
                <wp:positionH relativeFrom="column">
                  <wp:posOffset>4163060</wp:posOffset>
                </wp:positionH>
                <wp:positionV relativeFrom="paragraph">
                  <wp:posOffset>690880</wp:posOffset>
                </wp:positionV>
                <wp:extent cx="1285875" cy="1647825"/>
                <wp:effectExtent l="0" t="0" r="28575" b="28575"/>
                <wp:wrapNone/>
                <wp:docPr id="1679378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64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5E1DEC" w14:paraId="4A7F55B0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4945D3E" w14:textId="4C5B5C38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a</w:t>
                                  </w:r>
                                  <w:r w:rsidR="002F263A">
                                    <w:t>B1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AC9CB0C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740E339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20721F9" w14:textId="44D952AA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a</w:t>
                                  </w:r>
                                  <w:r w:rsidR="002F263A">
                                    <w:t>B1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6AF098D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2634FA41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FDF4CF3" w14:textId="4449CEB9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a</w:t>
                                  </w:r>
                                  <w:r w:rsidR="002F263A">
                                    <w:t>B1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497FF97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4E1FB02B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9716481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E29A158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5E1DEC" w14:paraId="598CEF76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0B63D8F" w14:textId="77777777" w:rsidR="005E1DEC" w:rsidRDefault="005E1DEC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A646BEB" w14:textId="77777777" w:rsidR="005E1DEC" w:rsidRDefault="005E1DEC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239FAF49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A5780D1" w14:textId="3162FEB5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cB1ft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9F5BEA6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05A13550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AD566B4" w14:textId="03F823FC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dB1ft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7D1C5E2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ECB5A96" w14:textId="77777777" w:rsidR="005E1DEC" w:rsidRDefault="005E1DEC" w:rsidP="005E1D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1BB18" id="_x0000_s1034" type="#_x0000_t202" style="position:absolute;margin-left:327.8pt;margin-top:54.4pt;width:101.25pt;height:129.7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5E1DEC" w14:paraId="4A7F55B0" w14:textId="77777777" w:rsidTr="0047241E">
                        <w:tc>
                          <w:tcPr>
                            <w:tcW w:w="866" w:type="dxa"/>
                          </w:tcPr>
                          <w:p w14:paraId="14945D3E" w14:textId="4C5B5C38" w:rsidR="005E1DEC" w:rsidRDefault="005E1DEC" w:rsidP="0047241E">
                            <w:pPr>
                              <w:jc w:val="center"/>
                            </w:pPr>
                            <w:r>
                              <w:t>a</w:t>
                            </w:r>
                            <w:r w:rsidR="002F263A">
                              <w:t>B1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AC9CB0C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740E339F" w14:textId="77777777" w:rsidTr="0047241E">
                        <w:tc>
                          <w:tcPr>
                            <w:tcW w:w="866" w:type="dxa"/>
                          </w:tcPr>
                          <w:p w14:paraId="120721F9" w14:textId="44D952AA" w:rsidR="005E1DEC" w:rsidRDefault="005E1DEC" w:rsidP="0047241E">
                            <w:pPr>
                              <w:jc w:val="center"/>
                            </w:pPr>
                            <w:r>
                              <w:t>a</w:t>
                            </w:r>
                            <w:r w:rsidR="002F263A">
                              <w:t>B1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6AF098D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2634FA41" w14:textId="77777777" w:rsidTr="0047241E">
                        <w:tc>
                          <w:tcPr>
                            <w:tcW w:w="866" w:type="dxa"/>
                          </w:tcPr>
                          <w:p w14:paraId="5FDF4CF3" w14:textId="4449CEB9" w:rsidR="005E1DEC" w:rsidRDefault="005E1DEC" w:rsidP="0047241E">
                            <w:pPr>
                              <w:jc w:val="center"/>
                            </w:pPr>
                            <w:r>
                              <w:t>a</w:t>
                            </w:r>
                            <w:r w:rsidR="002F263A">
                              <w:t>B1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497FF97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4E1FB02B" w14:textId="77777777" w:rsidTr="0047241E">
                        <w:tc>
                          <w:tcPr>
                            <w:tcW w:w="866" w:type="dxa"/>
                          </w:tcPr>
                          <w:p w14:paraId="59716481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E29A158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5E1DEC" w14:paraId="598CEF76" w14:textId="77777777" w:rsidTr="0047241E">
                        <w:tc>
                          <w:tcPr>
                            <w:tcW w:w="866" w:type="dxa"/>
                          </w:tcPr>
                          <w:p w14:paraId="30B63D8F" w14:textId="77777777" w:rsidR="005E1DEC" w:rsidRDefault="005E1DEC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A646BEB" w14:textId="77777777" w:rsidR="005E1DEC" w:rsidRDefault="005E1DEC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239FAF49" w14:textId="77777777" w:rsidTr="0047241E">
                        <w:tc>
                          <w:tcPr>
                            <w:tcW w:w="866" w:type="dxa"/>
                          </w:tcPr>
                          <w:p w14:paraId="6A5780D1" w14:textId="3162FEB5" w:rsidR="002F263A" w:rsidRDefault="002F263A" w:rsidP="0047241E">
                            <w:pPr>
                              <w:jc w:val="center"/>
                            </w:pPr>
                            <w:r>
                              <w:t>cB1ft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9F5BEA6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05A13550" w14:textId="77777777" w:rsidTr="0047241E">
                        <w:tc>
                          <w:tcPr>
                            <w:tcW w:w="866" w:type="dxa"/>
                          </w:tcPr>
                          <w:p w14:paraId="0AD566B4" w14:textId="03F823FC" w:rsidR="002F263A" w:rsidRDefault="002F263A" w:rsidP="0047241E">
                            <w:pPr>
                              <w:jc w:val="center"/>
                            </w:pPr>
                            <w:r>
                              <w:t>dB1ft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7D1C5E2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ECB5A96" w14:textId="77777777" w:rsidR="005E1DEC" w:rsidRDefault="005E1DEC" w:rsidP="005E1DEC"/>
                  </w:txbxContent>
                </v:textbox>
              </v:shape>
            </w:pict>
          </mc:Fallback>
        </mc:AlternateContent>
      </w:r>
      <w:r w:rsidR="00D953A4" w:rsidRPr="00D953A4">
        <w:rPr>
          <w:b/>
          <w:bCs/>
          <w:noProof/>
          <w:sz w:val="32"/>
          <w:szCs w:val="32"/>
        </w:rPr>
        <w:drawing>
          <wp:inline distT="0" distB="0" distL="0" distR="0" wp14:anchorId="6D763EDB" wp14:editId="6D6DCD02">
            <wp:extent cx="3667125" cy="4917520"/>
            <wp:effectExtent l="0" t="0" r="0" b="0"/>
            <wp:docPr id="2010997535" name="Picture 1" descr="A paper with a diagram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997535" name="Picture 1" descr="A paper with a diagram and numbers&#10;&#10;Description automatically generated"/>
                    <pic:cNvPicPr/>
                  </pic:nvPicPr>
                  <pic:blipFill rotWithShape="1">
                    <a:blip r:embed="rId34"/>
                    <a:srcRect t="3735" r="2235" b="8864"/>
                    <a:stretch/>
                  </pic:blipFill>
                  <pic:spPr bwMode="auto">
                    <a:xfrm>
                      <a:off x="0" y="0"/>
                      <a:ext cx="3676802" cy="4930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34A9E3" w14:textId="77777777" w:rsidR="00505833" w:rsidRDefault="00505833" w:rsidP="003D431C">
      <w:pPr>
        <w:pStyle w:val="NoSpacing"/>
        <w:rPr>
          <w:b/>
          <w:bCs/>
          <w:sz w:val="32"/>
          <w:szCs w:val="32"/>
        </w:rPr>
      </w:pPr>
    </w:p>
    <w:p w14:paraId="542B7049" w14:textId="1997FF41" w:rsidR="00505833" w:rsidRDefault="00651F53" w:rsidP="003D431C">
      <w:pPr>
        <w:pStyle w:val="NoSpacing"/>
        <w:rPr>
          <w:b/>
          <w:bCs/>
          <w:sz w:val="32"/>
          <w:szCs w:val="32"/>
        </w:rPr>
      </w:pPr>
      <w:r w:rsidRPr="00651F53">
        <w:rPr>
          <w:b/>
          <w:bCs/>
          <w:noProof/>
          <w:sz w:val="32"/>
          <w:szCs w:val="32"/>
        </w:rPr>
        <w:drawing>
          <wp:inline distT="0" distB="0" distL="0" distR="0" wp14:anchorId="77282FE2" wp14:editId="715E1434">
            <wp:extent cx="3789621" cy="1981200"/>
            <wp:effectExtent l="0" t="0" r="0" b="0"/>
            <wp:docPr id="862972595" name="Picture 1" descr="A paper with math equation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972595" name="Picture 1" descr="A paper with math equations and numbers&#10;&#10;Description automatically generated"/>
                    <pic:cNvPicPr/>
                  </pic:nvPicPr>
                  <pic:blipFill rotWithShape="1">
                    <a:blip r:embed="rId35"/>
                    <a:srcRect t="18198" r="-1858" b="7279"/>
                    <a:stretch/>
                  </pic:blipFill>
                  <pic:spPr bwMode="auto">
                    <a:xfrm>
                      <a:off x="0" y="0"/>
                      <a:ext cx="3814413" cy="1994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6317A0" w14:textId="77777777" w:rsidR="00505833" w:rsidRDefault="00505833" w:rsidP="003D431C">
      <w:pPr>
        <w:pStyle w:val="NoSpacing"/>
        <w:rPr>
          <w:b/>
          <w:bCs/>
          <w:sz w:val="32"/>
          <w:szCs w:val="32"/>
        </w:rPr>
      </w:pPr>
    </w:p>
    <w:p w14:paraId="6292810E" w14:textId="77777777" w:rsidR="00505833" w:rsidRDefault="00505833" w:rsidP="003D431C">
      <w:pPr>
        <w:pStyle w:val="NoSpacing"/>
        <w:rPr>
          <w:b/>
          <w:bCs/>
          <w:sz w:val="32"/>
          <w:szCs w:val="32"/>
        </w:rPr>
      </w:pPr>
    </w:p>
    <w:p w14:paraId="6BC4B467" w14:textId="50432E69" w:rsidR="00505833" w:rsidRDefault="00651F53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Re</w:t>
      </w:r>
      <w:r w:rsidR="00F62570">
        <w:rPr>
          <w:b/>
          <w:bCs/>
          <w:sz w:val="32"/>
          <w:szCs w:val="32"/>
        </w:rPr>
        <w:t>sponse 2</w:t>
      </w:r>
    </w:p>
    <w:p w14:paraId="774052B4" w14:textId="14907199" w:rsidR="003F3280" w:rsidRDefault="002F263A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462C60A" wp14:editId="0BF4E6AB">
                <wp:simplePos x="0" y="0"/>
                <wp:positionH relativeFrom="column">
                  <wp:posOffset>5238750</wp:posOffset>
                </wp:positionH>
                <wp:positionV relativeFrom="paragraph">
                  <wp:posOffset>2323465</wp:posOffset>
                </wp:positionV>
                <wp:extent cx="1285875" cy="1647825"/>
                <wp:effectExtent l="0" t="0" r="28575" b="28575"/>
                <wp:wrapNone/>
                <wp:docPr id="27524074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64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2F263A" w14:paraId="7F11E61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55C0A45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702BCCD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1A2B6812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CB56748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6482E78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69BECD0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E44300B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8F3BDA2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11C68D2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7CDB727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9F832EE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7AEF517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9230ACF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20626CA9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3E08B95E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4A15BD77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cB1ft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F1259B8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2F263A" w14:paraId="4CCFF5A9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FBC1699" w14:textId="77777777" w:rsidR="002F263A" w:rsidRDefault="002F263A" w:rsidP="0047241E">
                                  <w:pPr>
                                    <w:jc w:val="center"/>
                                  </w:pPr>
                                  <w:r>
                                    <w:t>dB1ft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DBBE86A" w14:textId="77777777" w:rsidR="002F263A" w:rsidRDefault="002F263A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6110355A" w14:textId="77777777" w:rsidR="002F263A" w:rsidRDefault="002F263A" w:rsidP="002F263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2C60A" id="_x0000_s1035" type="#_x0000_t202" style="position:absolute;margin-left:412.5pt;margin-top:182.95pt;width:101.25pt;height:129.7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2F263A" w14:paraId="7F11E61A" w14:textId="77777777" w:rsidTr="0047241E">
                        <w:tc>
                          <w:tcPr>
                            <w:tcW w:w="866" w:type="dxa"/>
                          </w:tcPr>
                          <w:p w14:paraId="055C0A45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702BCCD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1A2B6812" w14:textId="77777777" w:rsidTr="0047241E">
                        <w:tc>
                          <w:tcPr>
                            <w:tcW w:w="866" w:type="dxa"/>
                          </w:tcPr>
                          <w:p w14:paraId="6CB56748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6482E78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69BECD0F" w14:textId="77777777" w:rsidTr="0047241E">
                        <w:tc>
                          <w:tcPr>
                            <w:tcW w:w="866" w:type="dxa"/>
                          </w:tcPr>
                          <w:p w14:paraId="0E44300B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8F3BDA2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11C68D2F" w14:textId="77777777" w:rsidTr="0047241E">
                        <w:tc>
                          <w:tcPr>
                            <w:tcW w:w="866" w:type="dxa"/>
                          </w:tcPr>
                          <w:p w14:paraId="57CDB727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9F832EE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7AEF517A" w14:textId="77777777" w:rsidTr="0047241E">
                        <w:tc>
                          <w:tcPr>
                            <w:tcW w:w="866" w:type="dxa"/>
                          </w:tcPr>
                          <w:p w14:paraId="09230ACF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20626CA9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3E08B95E" w14:textId="77777777" w:rsidTr="0047241E">
                        <w:tc>
                          <w:tcPr>
                            <w:tcW w:w="866" w:type="dxa"/>
                          </w:tcPr>
                          <w:p w14:paraId="4A15BD77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cB1ft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F1259B8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2F263A" w14:paraId="4CCFF5A9" w14:textId="77777777" w:rsidTr="0047241E">
                        <w:tc>
                          <w:tcPr>
                            <w:tcW w:w="866" w:type="dxa"/>
                          </w:tcPr>
                          <w:p w14:paraId="6FBC1699" w14:textId="77777777" w:rsidR="002F263A" w:rsidRDefault="002F263A" w:rsidP="0047241E">
                            <w:pPr>
                              <w:jc w:val="center"/>
                            </w:pPr>
                            <w:r>
                              <w:t>dB1ft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DBBE86A" w14:textId="77777777" w:rsidR="002F263A" w:rsidRDefault="002F263A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6110355A" w14:textId="77777777" w:rsidR="002F263A" w:rsidRDefault="002F263A" w:rsidP="002F263A"/>
                  </w:txbxContent>
                </v:textbox>
              </v:shape>
            </w:pict>
          </mc:Fallback>
        </mc:AlternateContent>
      </w:r>
      <w:r w:rsidR="003F3280" w:rsidRPr="003F3280">
        <w:rPr>
          <w:b/>
          <w:bCs/>
          <w:noProof/>
          <w:sz w:val="32"/>
          <w:szCs w:val="32"/>
        </w:rPr>
        <w:drawing>
          <wp:inline distT="0" distB="0" distL="0" distR="0" wp14:anchorId="0893FA63" wp14:editId="41123970">
            <wp:extent cx="4733925" cy="5305425"/>
            <wp:effectExtent l="0" t="0" r="9525" b="9525"/>
            <wp:docPr id="8467710" name="Picture 1" descr="A paper with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7710" name="Picture 1" descr="A paper with a diagram&#10;&#10;Description automatically generated"/>
                    <pic:cNvPicPr/>
                  </pic:nvPicPr>
                  <pic:blipFill rotWithShape="1">
                    <a:blip r:embed="rId36"/>
                    <a:srcRect l="563" t="647" r="6184" b="9292"/>
                    <a:stretch/>
                  </pic:blipFill>
                  <pic:spPr bwMode="auto">
                    <a:xfrm>
                      <a:off x="0" y="0"/>
                      <a:ext cx="4739105" cy="5311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DD01D7" w14:textId="3EAFCDCE" w:rsidR="003F3280" w:rsidRDefault="003F3280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</w:t>
      </w:r>
      <w:r w:rsidRPr="003F3280">
        <w:rPr>
          <w:b/>
          <w:bCs/>
          <w:noProof/>
          <w:sz w:val="32"/>
          <w:szCs w:val="32"/>
        </w:rPr>
        <w:drawing>
          <wp:inline distT="0" distB="0" distL="0" distR="0" wp14:anchorId="58D157F0" wp14:editId="79576A8A">
            <wp:extent cx="4476750" cy="2925048"/>
            <wp:effectExtent l="0" t="0" r="0" b="8890"/>
            <wp:docPr id="457556310" name="Picture 1" descr="A math problem with numbers and math equation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556310" name="Picture 1" descr="A math problem with numbers and math equations&#10;&#10;Description automatically generated with medium confidenc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80873" cy="292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BA8AF" w14:textId="77777777" w:rsidR="00505833" w:rsidRDefault="00505833" w:rsidP="003D431C">
      <w:pPr>
        <w:pStyle w:val="NoSpacing"/>
        <w:rPr>
          <w:b/>
          <w:bCs/>
          <w:sz w:val="32"/>
          <w:szCs w:val="32"/>
        </w:rPr>
      </w:pPr>
    </w:p>
    <w:p w14:paraId="6CD64A39" w14:textId="77777777" w:rsidR="003F3280" w:rsidRDefault="003F3280" w:rsidP="003D431C">
      <w:pPr>
        <w:pStyle w:val="NoSpacing"/>
        <w:rPr>
          <w:b/>
          <w:bCs/>
          <w:sz w:val="32"/>
          <w:szCs w:val="32"/>
        </w:rPr>
      </w:pPr>
    </w:p>
    <w:p w14:paraId="53D80D36" w14:textId="08E81931" w:rsidR="00C11BD2" w:rsidRPr="0041296F" w:rsidRDefault="007E0AC5" w:rsidP="003D431C">
      <w:pPr>
        <w:pStyle w:val="NoSpacing"/>
        <w:rPr>
          <w:b/>
          <w:bCs/>
          <w:sz w:val="32"/>
          <w:szCs w:val="32"/>
          <w:u w:val="single"/>
        </w:rPr>
      </w:pPr>
      <w:r w:rsidRPr="0041296F">
        <w:rPr>
          <w:b/>
          <w:bCs/>
          <w:sz w:val="32"/>
          <w:szCs w:val="32"/>
          <w:u w:val="single"/>
        </w:rPr>
        <w:t xml:space="preserve">Activity </w:t>
      </w:r>
      <w:r w:rsidR="00722DEC" w:rsidRPr="0041296F">
        <w:rPr>
          <w:b/>
          <w:bCs/>
          <w:sz w:val="32"/>
          <w:szCs w:val="32"/>
          <w:u w:val="single"/>
        </w:rPr>
        <w:t>8</w:t>
      </w:r>
    </w:p>
    <w:p w14:paraId="6D05986E" w14:textId="23D20B18" w:rsidR="007E0AC5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‘Show that’ questions.</w:t>
      </w:r>
    </w:p>
    <w:p w14:paraId="44A773F0" w14:textId="77777777" w:rsidR="007E0AC5" w:rsidRDefault="007E0AC5" w:rsidP="003D431C">
      <w:pPr>
        <w:pStyle w:val="NoSpacing"/>
        <w:rPr>
          <w:b/>
          <w:bCs/>
          <w:sz w:val="32"/>
          <w:szCs w:val="32"/>
        </w:rPr>
      </w:pPr>
    </w:p>
    <w:p w14:paraId="0D24EDC1" w14:textId="7843A4C3" w:rsidR="007E0AC5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Mark only part (a) in the following responses to Q3 4PM1 paper 01R June 2024.  How</w:t>
      </w:r>
      <w:r w:rsidR="00195F9D">
        <w:rPr>
          <w:b/>
          <w:bCs/>
          <w:sz w:val="32"/>
          <w:szCs w:val="32"/>
        </w:rPr>
        <w:t xml:space="preserve"> would you </w:t>
      </w:r>
      <w:r>
        <w:rPr>
          <w:b/>
          <w:bCs/>
          <w:sz w:val="32"/>
          <w:szCs w:val="32"/>
        </w:rPr>
        <w:t xml:space="preserve">award </w:t>
      </w:r>
      <w:r w:rsidR="00195F9D">
        <w:rPr>
          <w:b/>
          <w:bCs/>
          <w:sz w:val="32"/>
          <w:szCs w:val="32"/>
        </w:rPr>
        <w:t xml:space="preserve">the marks </w:t>
      </w:r>
      <w:r>
        <w:rPr>
          <w:b/>
          <w:bCs/>
          <w:sz w:val="32"/>
          <w:szCs w:val="32"/>
        </w:rPr>
        <w:t>to each?</w:t>
      </w:r>
    </w:p>
    <w:p w14:paraId="0DDEEA71" w14:textId="77777777" w:rsidR="007E0AC5" w:rsidRDefault="007E0AC5" w:rsidP="003D431C">
      <w:pPr>
        <w:pStyle w:val="NoSpacing"/>
        <w:rPr>
          <w:b/>
          <w:bCs/>
          <w:sz w:val="32"/>
          <w:szCs w:val="32"/>
        </w:rPr>
      </w:pPr>
    </w:p>
    <w:p w14:paraId="69E367C1" w14:textId="48EF0474" w:rsidR="007E0AC5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A</w:t>
      </w:r>
    </w:p>
    <w:p w14:paraId="2599D85C" w14:textId="326C8B1B" w:rsidR="007E0AC5" w:rsidRDefault="00F40D7D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9215A9C" wp14:editId="33DD69D9">
                <wp:simplePos x="0" y="0"/>
                <wp:positionH relativeFrom="column">
                  <wp:posOffset>5514975</wp:posOffset>
                </wp:positionH>
                <wp:positionV relativeFrom="paragraph">
                  <wp:posOffset>1228725</wp:posOffset>
                </wp:positionV>
                <wp:extent cx="1285875" cy="781050"/>
                <wp:effectExtent l="0" t="0" r="28575" b="19050"/>
                <wp:wrapNone/>
                <wp:docPr id="21308636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F40D7D" w14:paraId="3F41C44D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49EEAC4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FA104CB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41B5D88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9148EAB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4B22804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738D5E0E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84079EC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C924C7E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15E2897" w14:textId="77777777" w:rsidR="00F40D7D" w:rsidRDefault="00F40D7D" w:rsidP="00F40D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15A9C" id="_x0000_s1036" type="#_x0000_t202" style="position:absolute;margin-left:434.25pt;margin-top:96.75pt;width:101.25pt;height:61.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F40D7D" w14:paraId="3F41C44D" w14:textId="77777777" w:rsidTr="0047241E">
                        <w:tc>
                          <w:tcPr>
                            <w:tcW w:w="866" w:type="dxa"/>
                          </w:tcPr>
                          <w:p w14:paraId="049EEAC4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FA104CB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41B5D887" w14:textId="77777777" w:rsidTr="0047241E">
                        <w:tc>
                          <w:tcPr>
                            <w:tcW w:w="866" w:type="dxa"/>
                          </w:tcPr>
                          <w:p w14:paraId="59148EAB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4B22804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738D5E0E" w14:textId="77777777" w:rsidTr="0047241E">
                        <w:tc>
                          <w:tcPr>
                            <w:tcW w:w="866" w:type="dxa"/>
                          </w:tcPr>
                          <w:p w14:paraId="784079EC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C924C7E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15E2897" w14:textId="77777777" w:rsidR="00F40D7D" w:rsidRDefault="00F40D7D" w:rsidP="00F40D7D"/>
                  </w:txbxContent>
                </v:textbox>
              </v:shape>
            </w:pict>
          </mc:Fallback>
        </mc:AlternateContent>
      </w:r>
      <w:r w:rsidR="007E0AC5">
        <w:rPr>
          <w:b/>
          <w:bCs/>
          <w:sz w:val="32"/>
          <w:szCs w:val="32"/>
        </w:rPr>
        <w:t xml:space="preserve">             </w:t>
      </w:r>
      <w:r w:rsidR="007E0AC5" w:rsidRPr="007E0AC5">
        <w:rPr>
          <w:b/>
          <w:bCs/>
          <w:noProof/>
          <w:sz w:val="32"/>
          <w:szCs w:val="32"/>
        </w:rPr>
        <w:drawing>
          <wp:inline distT="0" distB="0" distL="0" distR="0" wp14:anchorId="33B2462F" wp14:editId="4928A7A0">
            <wp:extent cx="4686300" cy="6442506"/>
            <wp:effectExtent l="0" t="0" r="0" b="0"/>
            <wp:docPr id="152237726" name="Picture 1" descr="A paper with a triangle and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37726" name="Picture 1" descr="A paper with a triangle and equations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88842" cy="6446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0F6E0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417ED033" w14:textId="55A62E5D" w:rsidR="00C11BD2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B</w:t>
      </w:r>
    </w:p>
    <w:p w14:paraId="31A9D1D4" w14:textId="64A91328" w:rsidR="007E0AC5" w:rsidRDefault="007E0AC5" w:rsidP="003D431C">
      <w:pPr>
        <w:pStyle w:val="NoSpacing"/>
        <w:rPr>
          <w:b/>
          <w:bCs/>
          <w:sz w:val="32"/>
          <w:szCs w:val="32"/>
        </w:rPr>
      </w:pPr>
    </w:p>
    <w:p w14:paraId="660BE725" w14:textId="4550D506" w:rsidR="007E0AC5" w:rsidRDefault="00F40D7D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BFE6A45" wp14:editId="4EE42C61">
                <wp:simplePos x="0" y="0"/>
                <wp:positionH relativeFrom="column">
                  <wp:posOffset>5487035</wp:posOffset>
                </wp:positionH>
                <wp:positionV relativeFrom="paragraph">
                  <wp:posOffset>1614805</wp:posOffset>
                </wp:positionV>
                <wp:extent cx="1285875" cy="781050"/>
                <wp:effectExtent l="0" t="0" r="28575" b="19050"/>
                <wp:wrapNone/>
                <wp:docPr id="59247353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F40D7D" w14:paraId="1D1C1E38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0326600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87FE25F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618AAC49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AC01DAA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73EDC00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68013BA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00066E1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A7790F7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25A7367" w14:textId="77777777" w:rsidR="00F40D7D" w:rsidRDefault="00F40D7D" w:rsidP="00F40D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E6A45" id="_x0000_s1037" type="#_x0000_t202" style="position:absolute;margin-left:432.05pt;margin-top:127.15pt;width:101.25pt;height:61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F40D7D" w14:paraId="1D1C1E38" w14:textId="77777777" w:rsidTr="0047241E">
                        <w:tc>
                          <w:tcPr>
                            <w:tcW w:w="866" w:type="dxa"/>
                          </w:tcPr>
                          <w:p w14:paraId="50326600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87FE25F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618AAC49" w14:textId="77777777" w:rsidTr="0047241E">
                        <w:tc>
                          <w:tcPr>
                            <w:tcW w:w="866" w:type="dxa"/>
                          </w:tcPr>
                          <w:p w14:paraId="5AC01DAA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73EDC00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68013BA7" w14:textId="77777777" w:rsidTr="0047241E">
                        <w:tc>
                          <w:tcPr>
                            <w:tcW w:w="866" w:type="dxa"/>
                          </w:tcPr>
                          <w:p w14:paraId="200066E1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A7790F7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25A7367" w14:textId="77777777" w:rsidR="00F40D7D" w:rsidRDefault="00F40D7D" w:rsidP="00F40D7D"/>
                  </w:txbxContent>
                </v:textbox>
              </v:shape>
            </w:pict>
          </mc:Fallback>
        </mc:AlternateContent>
      </w:r>
      <w:r w:rsidR="007E0AC5" w:rsidRPr="007E0AC5">
        <w:rPr>
          <w:b/>
          <w:bCs/>
          <w:noProof/>
          <w:sz w:val="32"/>
          <w:szCs w:val="32"/>
        </w:rPr>
        <w:drawing>
          <wp:inline distT="0" distB="0" distL="0" distR="0" wp14:anchorId="25B115A5" wp14:editId="609D9327">
            <wp:extent cx="5877481" cy="7972425"/>
            <wp:effectExtent l="0" t="0" r="9525" b="0"/>
            <wp:docPr id="770474666" name="Picture 1" descr="A paper with math equations and formul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74666" name="Picture 1" descr="A paper with math equations and formulas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84503" cy="7981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524EB" w14:textId="77777777" w:rsidR="007E0AC5" w:rsidRDefault="007E0AC5" w:rsidP="003D431C">
      <w:pPr>
        <w:pStyle w:val="NoSpacing"/>
        <w:rPr>
          <w:b/>
          <w:bCs/>
          <w:sz w:val="32"/>
          <w:szCs w:val="32"/>
        </w:rPr>
      </w:pPr>
    </w:p>
    <w:p w14:paraId="606F5F59" w14:textId="77777777" w:rsidR="007E0AC5" w:rsidRDefault="007E0AC5" w:rsidP="003D431C">
      <w:pPr>
        <w:pStyle w:val="NoSpacing"/>
        <w:rPr>
          <w:b/>
          <w:bCs/>
          <w:sz w:val="32"/>
          <w:szCs w:val="32"/>
        </w:rPr>
      </w:pPr>
    </w:p>
    <w:p w14:paraId="5F371528" w14:textId="235A5D1B" w:rsidR="007E0AC5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C</w:t>
      </w:r>
    </w:p>
    <w:p w14:paraId="2594D73A" w14:textId="2E75FB2A" w:rsidR="007E0AC5" w:rsidRDefault="00F40D7D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F31373F" wp14:editId="702682DB">
                <wp:simplePos x="0" y="0"/>
                <wp:positionH relativeFrom="margin">
                  <wp:align>right</wp:align>
                </wp:positionH>
                <wp:positionV relativeFrom="paragraph">
                  <wp:posOffset>1910715</wp:posOffset>
                </wp:positionV>
                <wp:extent cx="1285875" cy="781050"/>
                <wp:effectExtent l="0" t="0" r="28575" b="19050"/>
                <wp:wrapNone/>
                <wp:docPr id="171736062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F40D7D" w14:paraId="082138C4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28758C9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D65DECD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308BB675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D8B65F4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7D34F07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5C2B5943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AE36417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083D267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60C40C0" w14:textId="77777777" w:rsidR="00F40D7D" w:rsidRDefault="00F40D7D" w:rsidP="00F40D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31373F" id="_x0000_s1038" type="#_x0000_t202" style="position:absolute;margin-left:50.05pt;margin-top:150.45pt;width:101.25pt;height:61.5pt;z-index:25168691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F40D7D" w14:paraId="082138C4" w14:textId="77777777" w:rsidTr="0047241E">
                        <w:tc>
                          <w:tcPr>
                            <w:tcW w:w="866" w:type="dxa"/>
                          </w:tcPr>
                          <w:p w14:paraId="228758C9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D65DECD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308BB675" w14:textId="77777777" w:rsidTr="0047241E">
                        <w:tc>
                          <w:tcPr>
                            <w:tcW w:w="866" w:type="dxa"/>
                          </w:tcPr>
                          <w:p w14:paraId="7D8B65F4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7D34F07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5C2B5943" w14:textId="77777777" w:rsidTr="0047241E">
                        <w:tc>
                          <w:tcPr>
                            <w:tcW w:w="866" w:type="dxa"/>
                          </w:tcPr>
                          <w:p w14:paraId="7AE36417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083D267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60C40C0" w14:textId="77777777" w:rsidR="00F40D7D" w:rsidRDefault="00F40D7D" w:rsidP="00F40D7D"/>
                  </w:txbxContent>
                </v:textbox>
                <w10:wrap anchorx="margin"/>
              </v:shape>
            </w:pict>
          </mc:Fallback>
        </mc:AlternateContent>
      </w:r>
      <w:r w:rsidR="007E0AC5" w:rsidRPr="007E0AC5">
        <w:rPr>
          <w:b/>
          <w:bCs/>
          <w:noProof/>
          <w:sz w:val="32"/>
          <w:szCs w:val="32"/>
        </w:rPr>
        <w:drawing>
          <wp:inline distT="0" distB="0" distL="0" distR="0" wp14:anchorId="633FE3C1" wp14:editId="49B0E208">
            <wp:extent cx="5429250" cy="7760697"/>
            <wp:effectExtent l="0" t="0" r="0" b="0"/>
            <wp:docPr id="464860076" name="Picture 1" descr="A paper with a triangle and equation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860076" name="Picture 1" descr="A paper with a triangle and equations&#10;&#10;Description automatically generated with medium confidenc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36143" cy="777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1667C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1105F5DB" w14:textId="77777777" w:rsidR="00C11BD2" w:rsidRDefault="00C11BD2" w:rsidP="003D431C">
      <w:pPr>
        <w:pStyle w:val="NoSpacing"/>
        <w:rPr>
          <w:b/>
          <w:bCs/>
          <w:sz w:val="32"/>
          <w:szCs w:val="32"/>
        </w:rPr>
      </w:pPr>
    </w:p>
    <w:p w14:paraId="49A4C74C" w14:textId="6310B115" w:rsidR="00C11BD2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Response D  This response raises another important issue!</w:t>
      </w:r>
      <w:r w:rsidR="00DC1AE9">
        <w:rPr>
          <w:b/>
          <w:bCs/>
          <w:sz w:val="32"/>
          <w:szCs w:val="32"/>
        </w:rPr>
        <w:t xml:space="preserve"> </w:t>
      </w:r>
    </w:p>
    <w:p w14:paraId="3257C606" w14:textId="34849DF8" w:rsidR="007E0AC5" w:rsidRDefault="00F40D7D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EAD1061" wp14:editId="16F55E8A">
                <wp:simplePos x="0" y="0"/>
                <wp:positionH relativeFrom="column">
                  <wp:posOffset>5219700</wp:posOffset>
                </wp:positionH>
                <wp:positionV relativeFrom="paragraph">
                  <wp:posOffset>1942465</wp:posOffset>
                </wp:positionV>
                <wp:extent cx="1285875" cy="781050"/>
                <wp:effectExtent l="0" t="0" r="28575" b="19050"/>
                <wp:wrapNone/>
                <wp:docPr id="109730464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F40D7D" w14:paraId="4CABA93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076FA61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F702797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73B3419B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0878941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AA9807F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F40D7D" w14:paraId="2585DDA2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EE8BD5D" w14:textId="77777777" w:rsidR="00F40D7D" w:rsidRDefault="00F40D7D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1B55B8D" w14:textId="77777777" w:rsidR="00F40D7D" w:rsidRDefault="00F40D7D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B94462E" w14:textId="77777777" w:rsidR="00F40D7D" w:rsidRDefault="00F40D7D" w:rsidP="00F40D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D1061" id="_x0000_s1039" type="#_x0000_t202" style="position:absolute;margin-left:411pt;margin-top:152.95pt;width:101.25pt;height:61.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F40D7D" w14:paraId="4CABA937" w14:textId="77777777" w:rsidTr="0047241E">
                        <w:tc>
                          <w:tcPr>
                            <w:tcW w:w="866" w:type="dxa"/>
                          </w:tcPr>
                          <w:p w14:paraId="1076FA61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F702797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73B3419B" w14:textId="77777777" w:rsidTr="0047241E">
                        <w:tc>
                          <w:tcPr>
                            <w:tcW w:w="866" w:type="dxa"/>
                          </w:tcPr>
                          <w:p w14:paraId="70878941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AA9807F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F40D7D" w14:paraId="2585DDA2" w14:textId="77777777" w:rsidTr="0047241E">
                        <w:tc>
                          <w:tcPr>
                            <w:tcW w:w="866" w:type="dxa"/>
                          </w:tcPr>
                          <w:p w14:paraId="3EE8BD5D" w14:textId="77777777" w:rsidR="00F40D7D" w:rsidRDefault="00F40D7D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1B55B8D" w14:textId="77777777" w:rsidR="00F40D7D" w:rsidRDefault="00F40D7D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B94462E" w14:textId="77777777" w:rsidR="00F40D7D" w:rsidRDefault="00F40D7D" w:rsidP="00F40D7D"/>
                  </w:txbxContent>
                </v:textbox>
              </v:shape>
            </w:pict>
          </mc:Fallback>
        </mc:AlternateContent>
      </w:r>
      <w:r w:rsidR="007E0AC5">
        <w:rPr>
          <w:b/>
          <w:bCs/>
          <w:sz w:val="32"/>
          <w:szCs w:val="32"/>
        </w:rPr>
        <w:t xml:space="preserve">                 </w:t>
      </w:r>
      <w:r w:rsidR="007E0AC5" w:rsidRPr="007E0AC5">
        <w:rPr>
          <w:b/>
          <w:bCs/>
          <w:noProof/>
          <w:sz w:val="32"/>
          <w:szCs w:val="32"/>
        </w:rPr>
        <w:drawing>
          <wp:inline distT="0" distB="0" distL="0" distR="0" wp14:anchorId="77E7317E" wp14:editId="3C8C8411">
            <wp:extent cx="4309764" cy="6153150"/>
            <wp:effectExtent l="0" t="0" r="0" b="0"/>
            <wp:docPr id="1386483908" name="Picture 1" descr="A paper with a triangle and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483908" name="Picture 1" descr="A paper with a triangle and equations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13807" cy="615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EA4BA" w14:textId="521E0C2A" w:rsidR="00C11BD2" w:rsidRPr="00FD546E" w:rsidRDefault="007E0AC5" w:rsidP="003D431C">
      <w:pPr>
        <w:pStyle w:val="NoSpacing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    </w:t>
      </w:r>
      <w:r w:rsidRPr="007E0AC5">
        <w:rPr>
          <w:b/>
          <w:bCs/>
          <w:noProof/>
          <w:sz w:val="32"/>
          <w:szCs w:val="32"/>
        </w:rPr>
        <w:drawing>
          <wp:inline distT="0" distB="0" distL="0" distR="0" wp14:anchorId="225EEF38" wp14:editId="06FE69C7">
            <wp:extent cx="4162425" cy="1824861"/>
            <wp:effectExtent l="0" t="0" r="0" b="4445"/>
            <wp:docPr id="129243981" name="Picture 1" descr="A close-up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43981" name="Picture 1" descr="A close-up of a math problem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89961" cy="183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1BD2" w:rsidRPr="00FD546E" w:rsidSect="006A6294">
      <w:headerReference w:type="default" r:id="rId43"/>
      <w:footerReference w:type="even" r:id="rId44"/>
      <w:footerReference w:type="default" r:id="rId45"/>
      <w:headerReference w:type="first" r:id="rId46"/>
      <w:pgSz w:w="11900" w:h="16820" w:code="9"/>
      <w:pgMar w:top="799" w:right="794" w:bottom="567" w:left="794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E4B5A" w14:textId="77777777" w:rsidR="00532B1E" w:rsidRDefault="00532B1E" w:rsidP="003F4BE3">
      <w:r>
        <w:separator/>
      </w:r>
    </w:p>
    <w:p w14:paraId="1D0D7BC3" w14:textId="77777777" w:rsidR="00532B1E" w:rsidRDefault="00532B1E"/>
    <w:p w14:paraId="2951A6EE" w14:textId="77777777" w:rsidR="00532B1E" w:rsidRDefault="00532B1E"/>
  </w:endnote>
  <w:endnote w:type="continuationSeparator" w:id="0">
    <w:p w14:paraId="41A36986" w14:textId="77777777" w:rsidR="00532B1E" w:rsidRDefault="00532B1E" w:rsidP="003F4BE3">
      <w:r>
        <w:continuationSeparator/>
      </w:r>
    </w:p>
    <w:p w14:paraId="35141B9D" w14:textId="77777777" w:rsidR="00532B1E" w:rsidRDefault="00532B1E"/>
    <w:p w14:paraId="5F741905" w14:textId="77777777" w:rsidR="00532B1E" w:rsidRDefault="00532B1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A93F3CAB-C1CC-4A5E-AA4D-9112F1048DF7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46FCE4FB-5DF9-4D86-A10F-8173A171F4DA}"/>
    <w:embedBold r:id="rId3" w:fontKey="{30A7E46C-8895-4C81-A7DC-5609ADC397B8}"/>
    <w:embedItalic r:id="rId4" w:fontKey="{310E7298-9A8A-42E7-A66A-980C0EEFC862}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B4F4FA4F-DFFF-4915-8AC9-2ADD6A05689B}"/>
    <w:embedBoldItalic r:id="rId6" w:fontKey="{A6A692D8-FC3F-4503-A05D-3BC887520AB1}"/>
  </w:font>
  <w:font w:name="Open Sans">
    <w:altName w:val="Open Sans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DCB69E47-259F-4BF0-BFF6-870B3428D5CE}"/>
    <w:embedBold r:id="rId8" w:fontKey="{9F548A04-5B30-451E-A12E-59C0B51EAE9F}"/>
    <w:embedItalic r:id="rId9" w:fontKey="{3992F17D-E1CC-40F4-ABAA-DF4BD0797A56}"/>
    <w:embedBoldItalic r:id="rId10" w:fontKey="{16EA0873-BCE6-4380-AAB9-BC0163AF9CDC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Times New Roman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9249289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C6D7828" w14:textId="54D25169" w:rsidR="00844905" w:rsidRDefault="00844905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DB56D81" w14:textId="7E788053" w:rsidR="00DD171B" w:rsidRPr="00910219" w:rsidRDefault="00DD171B" w:rsidP="006A6294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B9D307" w14:textId="77777777" w:rsidR="00532B1E" w:rsidRDefault="00532B1E" w:rsidP="003F4BE3">
      <w:r>
        <w:separator/>
      </w:r>
    </w:p>
    <w:p w14:paraId="02E1A13E" w14:textId="77777777" w:rsidR="00532B1E" w:rsidRDefault="00532B1E"/>
    <w:p w14:paraId="24F37801" w14:textId="77777777" w:rsidR="00532B1E" w:rsidRDefault="00532B1E"/>
  </w:footnote>
  <w:footnote w:type="continuationSeparator" w:id="0">
    <w:p w14:paraId="24CEAB41" w14:textId="77777777" w:rsidR="00532B1E" w:rsidRDefault="00532B1E" w:rsidP="003F4BE3">
      <w:r>
        <w:continuationSeparator/>
      </w:r>
    </w:p>
    <w:p w14:paraId="278C92CA" w14:textId="77777777" w:rsidR="00532B1E" w:rsidRDefault="00532B1E"/>
    <w:p w14:paraId="56E80F5F" w14:textId="77777777" w:rsidR="00532B1E" w:rsidRDefault="00532B1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F"/>
    <w:multiLevelType w:val="singleLevel"/>
    <w:tmpl w:val="B57A97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8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E77016"/>
    <w:multiLevelType w:val="multilevel"/>
    <w:tmpl w:val="018C9F6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5751844"/>
    <w:multiLevelType w:val="hybridMultilevel"/>
    <w:tmpl w:val="2CDA31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764878"/>
    <w:multiLevelType w:val="hybridMultilevel"/>
    <w:tmpl w:val="D0F49E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68018B"/>
    <w:multiLevelType w:val="multilevel"/>
    <w:tmpl w:val="0809001F"/>
    <w:numStyleLink w:val="111111"/>
  </w:abstractNum>
  <w:abstractNum w:abstractNumId="14" w15:restartNumberingAfterBreak="0">
    <w:nsid w:val="0C94398A"/>
    <w:multiLevelType w:val="multilevel"/>
    <w:tmpl w:val="03A070DE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81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0CBE7EED"/>
    <w:multiLevelType w:val="hybridMultilevel"/>
    <w:tmpl w:val="5F2446DC"/>
    <w:lvl w:ilvl="0" w:tplc="452ABEB0">
      <w:start w:val="1"/>
      <w:numFmt w:val="lowerLetter"/>
      <w:lvlText w:val="%1."/>
      <w:lvlJc w:val="left"/>
      <w:pPr>
        <w:ind w:left="1080" w:hanging="360"/>
      </w:pPr>
    </w:lvl>
    <w:lvl w:ilvl="1" w:tplc="16ECE276" w:tentative="1">
      <w:start w:val="1"/>
      <w:numFmt w:val="lowerLetter"/>
      <w:lvlText w:val="%2."/>
      <w:lvlJc w:val="left"/>
      <w:pPr>
        <w:ind w:left="1800" w:hanging="360"/>
      </w:pPr>
    </w:lvl>
    <w:lvl w:ilvl="2" w:tplc="84BECFC2">
      <w:start w:val="1"/>
      <w:numFmt w:val="lowerLetter"/>
      <w:lvlText w:val="%3."/>
      <w:lvlJc w:val="left"/>
      <w:pPr>
        <w:ind w:left="2700" w:hanging="360"/>
      </w:pPr>
    </w:lvl>
    <w:lvl w:ilvl="3" w:tplc="DCB00D6E" w:tentative="1">
      <w:start w:val="1"/>
      <w:numFmt w:val="decimal"/>
      <w:lvlText w:val="%4."/>
      <w:lvlJc w:val="left"/>
      <w:pPr>
        <w:ind w:left="3240" w:hanging="360"/>
      </w:pPr>
    </w:lvl>
    <w:lvl w:ilvl="4" w:tplc="B644F506" w:tentative="1">
      <w:start w:val="1"/>
      <w:numFmt w:val="lowerLetter"/>
      <w:lvlText w:val="%5."/>
      <w:lvlJc w:val="left"/>
      <w:pPr>
        <w:ind w:left="3960" w:hanging="360"/>
      </w:pPr>
    </w:lvl>
    <w:lvl w:ilvl="5" w:tplc="AF9C7670" w:tentative="1">
      <w:start w:val="1"/>
      <w:numFmt w:val="lowerRoman"/>
      <w:lvlText w:val="%6."/>
      <w:lvlJc w:val="right"/>
      <w:pPr>
        <w:ind w:left="4680" w:hanging="180"/>
      </w:pPr>
    </w:lvl>
    <w:lvl w:ilvl="6" w:tplc="29388EE6" w:tentative="1">
      <w:start w:val="1"/>
      <w:numFmt w:val="decimal"/>
      <w:lvlText w:val="%7."/>
      <w:lvlJc w:val="left"/>
      <w:pPr>
        <w:ind w:left="5400" w:hanging="360"/>
      </w:pPr>
    </w:lvl>
    <w:lvl w:ilvl="7" w:tplc="8EAE3806" w:tentative="1">
      <w:start w:val="1"/>
      <w:numFmt w:val="lowerLetter"/>
      <w:lvlText w:val="%8."/>
      <w:lvlJc w:val="left"/>
      <w:pPr>
        <w:ind w:left="6120" w:hanging="360"/>
      </w:pPr>
    </w:lvl>
    <w:lvl w:ilvl="8" w:tplc="AE84B0C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FE334E4"/>
    <w:multiLevelType w:val="hybridMultilevel"/>
    <w:tmpl w:val="8FD41A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05928"/>
    <w:multiLevelType w:val="hybridMultilevel"/>
    <w:tmpl w:val="22E4EB5A"/>
    <w:lvl w:ilvl="0" w:tplc="F028D1A4">
      <w:start w:val="1"/>
      <w:numFmt w:val="bullet"/>
      <w:lvlText w:val="o"/>
      <w:lvlJc w:val="left"/>
      <w:pPr>
        <w:ind w:left="927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D448FD"/>
    <w:multiLevelType w:val="multilevel"/>
    <w:tmpl w:val="4216B6BA"/>
    <w:lvl w:ilvl="0">
      <w:start w:val="1"/>
      <w:numFmt w:val="decimal"/>
      <w:isLgl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9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E90743B"/>
    <w:multiLevelType w:val="hybridMultilevel"/>
    <w:tmpl w:val="79C28A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E9D0492"/>
    <w:multiLevelType w:val="multilevel"/>
    <w:tmpl w:val="A42467C4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3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2996475"/>
    <w:multiLevelType w:val="hybridMultilevel"/>
    <w:tmpl w:val="3FB808AA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AE0A76"/>
    <w:multiLevelType w:val="multilevel"/>
    <w:tmpl w:val="9432A99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0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86A7808"/>
    <w:multiLevelType w:val="multilevel"/>
    <w:tmpl w:val="0809001F"/>
    <w:numStyleLink w:val="111111"/>
  </w:abstractNum>
  <w:abstractNum w:abstractNumId="26" w15:restartNumberingAfterBreak="0">
    <w:nsid w:val="3A0228BC"/>
    <w:multiLevelType w:val="multilevel"/>
    <w:tmpl w:val="BC4E7048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C6F37CF"/>
    <w:multiLevelType w:val="multilevel"/>
    <w:tmpl w:val="8E9A0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01E7D82"/>
    <w:multiLevelType w:val="multilevel"/>
    <w:tmpl w:val="0809001F"/>
    <w:numStyleLink w:val="111111"/>
  </w:abstractNum>
  <w:abstractNum w:abstractNumId="30" w15:restartNumberingAfterBreak="0">
    <w:nsid w:val="448B3A09"/>
    <w:multiLevelType w:val="hybridMultilevel"/>
    <w:tmpl w:val="6F14B98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8D2834"/>
    <w:multiLevelType w:val="multilevel"/>
    <w:tmpl w:val="A86498A2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3" w15:restartNumberingAfterBreak="0">
    <w:nsid w:val="4D167BFC"/>
    <w:multiLevelType w:val="multilevel"/>
    <w:tmpl w:val="EE68BBCC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6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35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7080EFC"/>
    <w:multiLevelType w:val="hybridMultilevel"/>
    <w:tmpl w:val="3E4EC3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A2D376D"/>
    <w:multiLevelType w:val="multilevel"/>
    <w:tmpl w:val="95C64A4A"/>
    <w:lvl w:ilvl="0">
      <w:start w:val="1"/>
      <w:numFmt w:val="decimal"/>
      <w:isLgl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8" w15:restartNumberingAfterBreak="0">
    <w:nsid w:val="5B81284A"/>
    <w:multiLevelType w:val="multilevel"/>
    <w:tmpl w:val="C2862DA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82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5F0F1D58"/>
    <w:multiLevelType w:val="hybridMultilevel"/>
    <w:tmpl w:val="F65E3E90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0695B85"/>
    <w:multiLevelType w:val="hybridMultilevel"/>
    <w:tmpl w:val="A8787DE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22A2CE1"/>
    <w:multiLevelType w:val="hybridMultilevel"/>
    <w:tmpl w:val="EAD0CE96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3EE6FD3"/>
    <w:multiLevelType w:val="hybridMultilevel"/>
    <w:tmpl w:val="8A9863C2"/>
    <w:lvl w:ilvl="0" w:tplc="8AA8E1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E7A7E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A20D7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694B7A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810125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C7439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F838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2A0CEC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34E9A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5" w15:restartNumberingAfterBreak="0">
    <w:nsid w:val="6E242D8C"/>
    <w:multiLevelType w:val="multilevel"/>
    <w:tmpl w:val="04C0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9AD3C64"/>
    <w:multiLevelType w:val="hybridMultilevel"/>
    <w:tmpl w:val="31F4CD2A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9"/>
  </w:num>
  <w:num w:numId="2" w16cid:durableId="887959497">
    <w:abstractNumId w:val="19"/>
  </w:num>
  <w:num w:numId="3" w16cid:durableId="89740088">
    <w:abstractNumId w:val="15"/>
  </w:num>
  <w:num w:numId="4" w16cid:durableId="384184800">
    <w:abstractNumId w:val="34"/>
  </w:num>
  <w:num w:numId="5" w16cid:durableId="1871840105">
    <w:abstractNumId w:val="8"/>
  </w:num>
  <w:num w:numId="6" w16cid:durableId="446972478">
    <w:abstractNumId w:val="7"/>
  </w:num>
  <w:num w:numId="7" w16cid:durableId="2131241834">
    <w:abstractNumId w:val="20"/>
  </w:num>
  <w:num w:numId="8" w16cid:durableId="1013529108">
    <w:abstractNumId w:val="3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71381038">
    <w:abstractNumId w:val="13"/>
  </w:num>
  <w:num w:numId="10" w16cid:durableId="1404714728">
    <w:abstractNumId w:val="0"/>
  </w:num>
  <w:num w:numId="11" w16cid:durableId="1873808940">
    <w:abstractNumId w:val="1"/>
  </w:num>
  <w:num w:numId="12" w16cid:durableId="1243637571">
    <w:abstractNumId w:val="2"/>
  </w:num>
  <w:num w:numId="13" w16cid:durableId="1816682135">
    <w:abstractNumId w:val="4"/>
  </w:num>
  <w:num w:numId="14" w16cid:durableId="1248461313">
    <w:abstractNumId w:val="5"/>
  </w:num>
  <w:num w:numId="15" w16cid:durableId="2096702851">
    <w:abstractNumId w:val="6"/>
  </w:num>
  <w:num w:numId="16" w16cid:durableId="1028604940">
    <w:abstractNumId w:val="12"/>
  </w:num>
  <w:num w:numId="17" w16cid:durableId="1122652360">
    <w:abstractNumId w:val="25"/>
  </w:num>
  <w:num w:numId="18" w16cid:durableId="703870910">
    <w:abstractNumId w:val="29"/>
  </w:num>
  <w:num w:numId="19" w16cid:durableId="593704291">
    <w:abstractNumId w:val="32"/>
  </w:num>
  <w:num w:numId="20" w16cid:durableId="1754203562">
    <w:abstractNumId w:val="3"/>
  </w:num>
  <w:num w:numId="21" w16cid:durableId="1228497185">
    <w:abstractNumId w:val="26"/>
  </w:num>
  <w:num w:numId="22" w16cid:durableId="1662393553">
    <w:abstractNumId w:val="38"/>
  </w:num>
  <w:num w:numId="23" w16cid:durableId="1809006759">
    <w:abstractNumId w:val="24"/>
  </w:num>
  <w:num w:numId="24" w16cid:durableId="614144670">
    <w:abstractNumId w:val="33"/>
  </w:num>
  <w:num w:numId="25" w16cid:durableId="311451200">
    <w:abstractNumId w:val="22"/>
  </w:num>
  <w:num w:numId="26" w16cid:durableId="2046708988">
    <w:abstractNumId w:val="10"/>
  </w:num>
  <w:num w:numId="27" w16cid:durableId="1585064406">
    <w:abstractNumId w:val="31"/>
  </w:num>
  <w:num w:numId="28" w16cid:durableId="620495630">
    <w:abstractNumId w:val="14"/>
  </w:num>
  <w:num w:numId="29" w16cid:durableId="62345957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547884522">
    <w:abstractNumId w:val="18"/>
  </w:num>
  <w:num w:numId="31" w16cid:durableId="79614123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62860461">
    <w:abstractNumId w:val="37"/>
  </w:num>
  <w:num w:numId="33" w16cid:durableId="1071847754">
    <w:abstractNumId w:val="35"/>
  </w:num>
  <w:num w:numId="34" w16cid:durableId="1879395560">
    <w:abstractNumId w:val="41"/>
  </w:num>
  <w:num w:numId="35" w16cid:durableId="1737895214">
    <w:abstractNumId w:val="17"/>
  </w:num>
  <w:num w:numId="36" w16cid:durableId="311834034">
    <w:abstractNumId w:val="11"/>
  </w:num>
  <w:num w:numId="37" w16cid:durableId="1777752299">
    <w:abstractNumId w:val="36"/>
  </w:num>
  <w:num w:numId="38" w16cid:durableId="547685924">
    <w:abstractNumId w:val="43"/>
  </w:num>
  <w:num w:numId="39" w16cid:durableId="1704818816">
    <w:abstractNumId w:val="45"/>
  </w:num>
  <w:num w:numId="40" w16cid:durableId="1677880975">
    <w:abstractNumId w:val="28"/>
  </w:num>
  <w:num w:numId="41" w16cid:durableId="296179886">
    <w:abstractNumId w:val="16"/>
  </w:num>
  <w:num w:numId="42" w16cid:durableId="192042693">
    <w:abstractNumId w:val="27"/>
  </w:num>
  <w:num w:numId="43" w16cid:durableId="963846804">
    <w:abstractNumId w:val="21"/>
  </w:num>
  <w:num w:numId="44" w16cid:durableId="842473007">
    <w:abstractNumId w:val="30"/>
  </w:num>
  <w:num w:numId="45" w16cid:durableId="711806019">
    <w:abstractNumId w:val="42"/>
  </w:num>
  <w:num w:numId="46" w16cid:durableId="1924340670">
    <w:abstractNumId w:val="46"/>
  </w:num>
  <w:num w:numId="47" w16cid:durableId="643126241">
    <w:abstractNumId w:val="23"/>
  </w:num>
  <w:num w:numId="48" w16cid:durableId="246575413">
    <w:abstractNumId w:val="40"/>
  </w:num>
  <w:num w:numId="49" w16cid:durableId="384448140">
    <w:abstractNumId w:val="39"/>
  </w:num>
  <w:num w:numId="50" w16cid:durableId="119501142">
    <w:abstractNumId w:val="4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7CB7"/>
    <w:rsid w:val="000122CC"/>
    <w:rsid w:val="00020B18"/>
    <w:rsid w:val="00021CE9"/>
    <w:rsid w:val="00022250"/>
    <w:rsid w:val="000348F9"/>
    <w:rsid w:val="00037899"/>
    <w:rsid w:val="000379A2"/>
    <w:rsid w:val="0004378E"/>
    <w:rsid w:val="00053208"/>
    <w:rsid w:val="00053F84"/>
    <w:rsid w:val="00057C2F"/>
    <w:rsid w:val="00060601"/>
    <w:rsid w:val="00064CFA"/>
    <w:rsid w:val="000804CE"/>
    <w:rsid w:val="000902A4"/>
    <w:rsid w:val="000B523F"/>
    <w:rsid w:val="000B597C"/>
    <w:rsid w:val="000D1660"/>
    <w:rsid w:val="000D22F0"/>
    <w:rsid w:val="000D38EE"/>
    <w:rsid w:val="000D51BA"/>
    <w:rsid w:val="000E14A7"/>
    <w:rsid w:val="000E79F8"/>
    <w:rsid w:val="000E7EC1"/>
    <w:rsid w:val="00102BFA"/>
    <w:rsid w:val="00105ADD"/>
    <w:rsid w:val="001127EE"/>
    <w:rsid w:val="00114F47"/>
    <w:rsid w:val="00117F1F"/>
    <w:rsid w:val="0015549D"/>
    <w:rsid w:val="001679F8"/>
    <w:rsid w:val="00171271"/>
    <w:rsid w:val="00181199"/>
    <w:rsid w:val="001819BF"/>
    <w:rsid w:val="00184CAA"/>
    <w:rsid w:val="00193B73"/>
    <w:rsid w:val="00195F9D"/>
    <w:rsid w:val="001A6551"/>
    <w:rsid w:val="001C69A4"/>
    <w:rsid w:val="001C6E07"/>
    <w:rsid w:val="001D54A2"/>
    <w:rsid w:val="001E364E"/>
    <w:rsid w:val="001E57B1"/>
    <w:rsid w:val="001E5C50"/>
    <w:rsid w:val="001F7B64"/>
    <w:rsid w:val="002046E7"/>
    <w:rsid w:val="002351C4"/>
    <w:rsid w:val="002414BF"/>
    <w:rsid w:val="002420BF"/>
    <w:rsid w:val="00247EAA"/>
    <w:rsid w:val="002653BB"/>
    <w:rsid w:val="0026673C"/>
    <w:rsid w:val="00273A62"/>
    <w:rsid w:val="00284AF6"/>
    <w:rsid w:val="00286BF3"/>
    <w:rsid w:val="00293A47"/>
    <w:rsid w:val="002C78D4"/>
    <w:rsid w:val="002D355A"/>
    <w:rsid w:val="002D46A3"/>
    <w:rsid w:val="002D6FC5"/>
    <w:rsid w:val="002F263A"/>
    <w:rsid w:val="00330DFA"/>
    <w:rsid w:val="00334437"/>
    <w:rsid w:val="0034112A"/>
    <w:rsid w:val="00350D6A"/>
    <w:rsid w:val="00354F66"/>
    <w:rsid w:val="00360FC0"/>
    <w:rsid w:val="00370DFE"/>
    <w:rsid w:val="00372CAF"/>
    <w:rsid w:val="00372CD9"/>
    <w:rsid w:val="0037577F"/>
    <w:rsid w:val="0037680C"/>
    <w:rsid w:val="00381734"/>
    <w:rsid w:val="003A0A13"/>
    <w:rsid w:val="003A2341"/>
    <w:rsid w:val="003A6485"/>
    <w:rsid w:val="003B5584"/>
    <w:rsid w:val="003C3860"/>
    <w:rsid w:val="003C68D9"/>
    <w:rsid w:val="003D1477"/>
    <w:rsid w:val="003D1500"/>
    <w:rsid w:val="003D431C"/>
    <w:rsid w:val="003D65BF"/>
    <w:rsid w:val="003E387B"/>
    <w:rsid w:val="003E5F3B"/>
    <w:rsid w:val="003E6918"/>
    <w:rsid w:val="003F3280"/>
    <w:rsid w:val="003F4BE3"/>
    <w:rsid w:val="0040647C"/>
    <w:rsid w:val="0041296F"/>
    <w:rsid w:val="00412EA3"/>
    <w:rsid w:val="0043391E"/>
    <w:rsid w:val="00451930"/>
    <w:rsid w:val="004625BE"/>
    <w:rsid w:val="0047241E"/>
    <w:rsid w:val="0048012C"/>
    <w:rsid w:val="004857D9"/>
    <w:rsid w:val="004A5A7A"/>
    <w:rsid w:val="004B5905"/>
    <w:rsid w:val="004C46C8"/>
    <w:rsid w:val="004D0035"/>
    <w:rsid w:val="004D1A96"/>
    <w:rsid w:val="004D1EC2"/>
    <w:rsid w:val="004F2812"/>
    <w:rsid w:val="00502EF6"/>
    <w:rsid w:val="00505833"/>
    <w:rsid w:val="0052032E"/>
    <w:rsid w:val="0052639D"/>
    <w:rsid w:val="00532B1E"/>
    <w:rsid w:val="00537713"/>
    <w:rsid w:val="0054162F"/>
    <w:rsid w:val="00544C21"/>
    <w:rsid w:val="00547F97"/>
    <w:rsid w:val="00553B48"/>
    <w:rsid w:val="00563798"/>
    <w:rsid w:val="00564BCB"/>
    <w:rsid w:val="005767CD"/>
    <w:rsid w:val="0059472F"/>
    <w:rsid w:val="005955EF"/>
    <w:rsid w:val="005A3092"/>
    <w:rsid w:val="005A6B4B"/>
    <w:rsid w:val="005B3FE8"/>
    <w:rsid w:val="005C0D18"/>
    <w:rsid w:val="005C13F3"/>
    <w:rsid w:val="005D30E4"/>
    <w:rsid w:val="005E1DEC"/>
    <w:rsid w:val="005F5F97"/>
    <w:rsid w:val="006025B1"/>
    <w:rsid w:val="006110F0"/>
    <w:rsid w:val="0061555E"/>
    <w:rsid w:val="006205B7"/>
    <w:rsid w:val="00631134"/>
    <w:rsid w:val="006370BF"/>
    <w:rsid w:val="00651F53"/>
    <w:rsid w:val="00661ED5"/>
    <w:rsid w:val="00667558"/>
    <w:rsid w:val="00677381"/>
    <w:rsid w:val="006A6294"/>
    <w:rsid w:val="006B72CE"/>
    <w:rsid w:val="006C1438"/>
    <w:rsid w:val="006D3CEC"/>
    <w:rsid w:val="00702F1F"/>
    <w:rsid w:val="00704696"/>
    <w:rsid w:val="007125DD"/>
    <w:rsid w:val="00715E19"/>
    <w:rsid w:val="00721737"/>
    <w:rsid w:val="00722DEC"/>
    <w:rsid w:val="007301AA"/>
    <w:rsid w:val="007333CE"/>
    <w:rsid w:val="00747EAF"/>
    <w:rsid w:val="00766C1F"/>
    <w:rsid w:val="00767174"/>
    <w:rsid w:val="00774BAF"/>
    <w:rsid w:val="00781A9C"/>
    <w:rsid w:val="007949C5"/>
    <w:rsid w:val="0079779E"/>
    <w:rsid w:val="007A4078"/>
    <w:rsid w:val="007B2C4D"/>
    <w:rsid w:val="007C3D17"/>
    <w:rsid w:val="007C49BE"/>
    <w:rsid w:val="007D25DA"/>
    <w:rsid w:val="007D718E"/>
    <w:rsid w:val="007E0AC5"/>
    <w:rsid w:val="008051B3"/>
    <w:rsid w:val="00817AFE"/>
    <w:rsid w:val="00826020"/>
    <w:rsid w:val="00835AB3"/>
    <w:rsid w:val="00835E25"/>
    <w:rsid w:val="00844905"/>
    <w:rsid w:val="00847041"/>
    <w:rsid w:val="0085561F"/>
    <w:rsid w:val="00860531"/>
    <w:rsid w:val="00861C41"/>
    <w:rsid w:val="00874831"/>
    <w:rsid w:val="008772BD"/>
    <w:rsid w:val="00880E15"/>
    <w:rsid w:val="0088458B"/>
    <w:rsid w:val="00885022"/>
    <w:rsid w:val="00886509"/>
    <w:rsid w:val="008A648E"/>
    <w:rsid w:val="008A704E"/>
    <w:rsid w:val="008B07C2"/>
    <w:rsid w:val="008C039C"/>
    <w:rsid w:val="008C396E"/>
    <w:rsid w:val="008C4418"/>
    <w:rsid w:val="008C5373"/>
    <w:rsid w:val="008D71DE"/>
    <w:rsid w:val="008D7561"/>
    <w:rsid w:val="008E0F66"/>
    <w:rsid w:val="008E4762"/>
    <w:rsid w:val="008E6836"/>
    <w:rsid w:val="008F369C"/>
    <w:rsid w:val="008F52C1"/>
    <w:rsid w:val="00900513"/>
    <w:rsid w:val="00910219"/>
    <w:rsid w:val="0092567E"/>
    <w:rsid w:val="00950750"/>
    <w:rsid w:val="0095150B"/>
    <w:rsid w:val="00952FB5"/>
    <w:rsid w:val="009543F9"/>
    <w:rsid w:val="00962DFD"/>
    <w:rsid w:val="009B553F"/>
    <w:rsid w:val="009C472E"/>
    <w:rsid w:val="009C6DA5"/>
    <w:rsid w:val="009F523B"/>
    <w:rsid w:val="00A13C21"/>
    <w:rsid w:val="00A17EEE"/>
    <w:rsid w:val="00A33826"/>
    <w:rsid w:val="00A42E78"/>
    <w:rsid w:val="00A43012"/>
    <w:rsid w:val="00A450AC"/>
    <w:rsid w:val="00A458BE"/>
    <w:rsid w:val="00A64830"/>
    <w:rsid w:val="00AA0302"/>
    <w:rsid w:val="00AA73DF"/>
    <w:rsid w:val="00AB36E3"/>
    <w:rsid w:val="00AC5736"/>
    <w:rsid w:val="00AD5F45"/>
    <w:rsid w:val="00AD6AC0"/>
    <w:rsid w:val="00AE2D43"/>
    <w:rsid w:val="00AE7FBC"/>
    <w:rsid w:val="00AF02B1"/>
    <w:rsid w:val="00B00714"/>
    <w:rsid w:val="00B07134"/>
    <w:rsid w:val="00B21040"/>
    <w:rsid w:val="00B25A5F"/>
    <w:rsid w:val="00B314E6"/>
    <w:rsid w:val="00B35BE1"/>
    <w:rsid w:val="00B40B44"/>
    <w:rsid w:val="00B415B7"/>
    <w:rsid w:val="00B42AE1"/>
    <w:rsid w:val="00B44D2D"/>
    <w:rsid w:val="00B53A59"/>
    <w:rsid w:val="00B53DD4"/>
    <w:rsid w:val="00B709DD"/>
    <w:rsid w:val="00BB6C7A"/>
    <w:rsid w:val="00BC2C35"/>
    <w:rsid w:val="00BC6855"/>
    <w:rsid w:val="00BD43C9"/>
    <w:rsid w:val="00BD6036"/>
    <w:rsid w:val="00C11BD2"/>
    <w:rsid w:val="00C1774B"/>
    <w:rsid w:val="00C21870"/>
    <w:rsid w:val="00C32710"/>
    <w:rsid w:val="00C35904"/>
    <w:rsid w:val="00C46C04"/>
    <w:rsid w:val="00C51B48"/>
    <w:rsid w:val="00C53885"/>
    <w:rsid w:val="00C81C69"/>
    <w:rsid w:val="00C84A2A"/>
    <w:rsid w:val="00CA1239"/>
    <w:rsid w:val="00CA7E52"/>
    <w:rsid w:val="00CD0ADE"/>
    <w:rsid w:val="00CD4919"/>
    <w:rsid w:val="00CE6503"/>
    <w:rsid w:val="00D166C4"/>
    <w:rsid w:val="00D2274C"/>
    <w:rsid w:val="00D45DCE"/>
    <w:rsid w:val="00D8676C"/>
    <w:rsid w:val="00D953A4"/>
    <w:rsid w:val="00DA61F9"/>
    <w:rsid w:val="00DB186A"/>
    <w:rsid w:val="00DB720D"/>
    <w:rsid w:val="00DC1AE9"/>
    <w:rsid w:val="00DD171B"/>
    <w:rsid w:val="00DD21FD"/>
    <w:rsid w:val="00DD4DC8"/>
    <w:rsid w:val="00DE1B8F"/>
    <w:rsid w:val="00DE5DF0"/>
    <w:rsid w:val="00DF3A0D"/>
    <w:rsid w:val="00DF7A14"/>
    <w:rsid w:val="00E00D17"/>
    <w:rsid w:val="00E054AC"/>
    <w:rsid w:val="00E128DE"/>
    <w:rsid w:val="00E251D7"/>
    <w:rsid w:val="00E41A40"/>
    <w:rsid w:val="00E535B6"/>
    <w:rsid w:val="00E5418C"/>
    <w:rsid w:val="00E64741"/>
    <w:rsid w:val="00E6642C"/>
    <w:rsid w:val="00E723C9"/>
    <w:rsid w:val="00E74F62"/>
    <w:rsid w:val="00E81C00"/>
    <w:rsid w:val="00E9353B"/>
    <w:rsid w:val="00E9418F"/>
    <w:rsid w:val="00EA0512"/>
    <w:rsid w:val="00EB2930"/>
    <w:rsid w:val="00EB470B"/>
    <w:rsid w:val="00ED40D9"/>
    <w:rsid w:val="00EE1E65"/>
    <w:rsid w:val="00EE7341"/>
    <w:rsid w:val="00EF08D0"/>
    <w:rsid w:val="00EF67EC"/>
    <w:rsid w:val="00F04C1F"/>
    <w:rsid w:val="00F06919"/>
    <w:rsid w:val="00F06D48"/>
    <w:rsid w:val="00F160D0"/>
    <w:rsid w:val="00F3638D"/>
    <w:rsid w:val="00F374D6"/>
    <w:rsid w:val="00F40D7D"/>
    <w:rsid w:val="00F47CB3"/>
    <w:rsid w:val="00F52167"/>
    <w:rsid w:val="00F60E39"/>
    <w:rsid w:val="00F62570"/>
    <w:rsid w:val="00F72257"/>
    <w:rsid w:val="00F72CB3"/>
    <w:rsid w:val="00F80B30"/>
    <w:rsid w:val="00F821B9"/>
    <w:rsid w:val="00F87919"/>
    <w:rsid w:val="00F87F26"/>
    <w:rsid w:val="00FB11BF"/>
    <w:rsid w:val="00FC5048"/>
    <w:rsid w:val="00FC79C9"/>
    <w:rsid w:val="00FD3D77"/>
    <w:rsid w:val="00FD546E"/>
    <w:rsid w:val="00FE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6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5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9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4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7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5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13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11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10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10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10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10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10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10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10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10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10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1.xml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header" Target="header2.xml"/><Relationship Id="rId20" Type="http://schemas.openxmlformats.org/officeDocument/2006/relationships/image" Target="media/image10.png"/><Relationship Id="rId41" Type="http://schemas.openxmlformats.org/officeDocument/2006/relationships/image" Target="media/image3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3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2</TotalTime>
  <Pages>30</Pages>
  <Words>546</Words>
  <Characters>3114</Characters>
  <Application>Microsoft Office Word</Application>
  <DocSecurity>4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3653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2024-09-24T08:24:00Z</dcterms:created>
  <dcterms:modified xsi:type="dcterms:W3CDTF">2024-09-24T08:24:00Z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